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0AE3E4" w14:textId="4E5D063B" w:rsidR="00857CAE" w:rsidRPr="008C39F7" w:rsidRDefault="00857CAE" w:rsidP="00857CA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>
        <w:rPr>
          <w:rFonts w:ascii="Arial" w:eastAsia="SimSun" w:hAnsi="Arial" w:cs="Times New Roman"/>
          <w:b/>
          <w:sz w:val="24"/>
          <w:szCs w:val="20"/>
        </w:rPr>
        <w:t>110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1C5C8A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</w:t>
      </w:r>
      <w:r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40</w:t>
      </w:r>
      <w:r w:rsidR="00312F6E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0251</w:t>
      </w:r>
    </w:p>
    <w:p w14:paraId="09D58244" w14:textId="77777777" w:rsidR="00857CAE" w:rsidRPr="002B69F3" w:rsidRDefault="00857CAE" w:rsidP="00857CA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Athens, Greece Feb 26</w:t>
      </w:r>
      <w:r w:rsidRPr="002B69F3">
        <w:rPr>
          <w:rFonts w:ascii="Arial" w:eastAsia="SimSun" w:hAnsi="Arial" w:cs="Times New Roman"/>
          <w:b/>
          <w:sz w:val="24"/>
          <w:szCs w:val="20"/>
        </w:rPr>
        <w:t xml:space="preserve"> –</w:t>
      </w:r>
      <w:r>
        <w:rPr>
          <w:rFonts w:ascii="Arial" w:eastAsia="SimSun" w:hAnsi="Arial" w:cs="Times New Roman"/>
          <w:b/>
          <w:sz w:val="24"/>
          <w:szCs w:val="20"/>
        </w:rPr>
        <w:t xml:space="preserve"> Mar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 1</w:t>
      </w:r>
      <w:r w:rsidRPr="002B69F3">
        <w:rPr>
          <w:rFonts w:ascii="Arial" w:eastAsia="SimSun" w:hAnsi="Arial" w:cs="Times New Roman"/>
          <w:b/>
          <w:sz w:val="24"/>
          <w:szCs w:val="20"/>
        </w:rPr>
        <w:t>, 202</w:t>
      </w:r>
      <w:r>
        <w:rPr>
          <w:rFonts w:ascii="Arial" w:eastAsia="SimSun" w:hAnsi="Arial" w:cs="Times New Roman"/>
          <w:b/>
          <w:sz w:val="24"/>
          <w:szCs w:val="20"/>
        </w:rPr>
        <w:t>4</w:t>
      </w:r>
    </w:p>
    <w:bookmarkEnd w:id="0"/>
    <w:bookmarkEnd w:id="1"/>
    <w:p w14:paraId="5EF31569" w14:textId="77777777" w:rsidR="00857CAE" w:rsidRPr="005B589C" w:rsidRDefault="00857CAE" w:rsidP="00857CAE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2E894B84" w14:textId="03B8238C" w:rsidR="00857CAE" w:rsidRPr="00312F6E" w:rsidRDefault="00857CAE" w:rsidP="00857CAE">
      <w:pPr>
        <w:tabs>
          <w:tab w:val="left" w:pos="1985"/>
        </w:tabs>
        <w:ind w:left="1985" w:hanging="1985"/>
        <w:rPr>
          <w:rFonts w:ascii="Arial" w:eastAsia="Calibri" w:hAnsi="Arial" w:cs="Arial"/>
          <w:b/>
          <w:sz w:val="24"/>
          <w:szCs w:val="24"/>
          <w:lang w:val="en-GB"/>
        </w:rPr>
      </w:pPr>
      <w:r w:rsidRPr="00312F6E">
        <w:rPr>
          <w:rFonts w:ascii="Arial" w:eastAsia="Calibri" w:hAnsi="Arial" w:cs="Arial"/>
          <w:b/>
          <w:sz w:val="24"/>
          <w:szCs w:val="24"/>
          <w:lang w:val="en-GB"/>
        </w:rPr>
        <w:t>Source:</w:t>
      </w:r>
      <w:r w:rsidRPr="00312F6E">
        <w:rPr>
          <w:lang w:val="en-GB"/>
        </w:rPr>
        <w:tab/>
      </w:r>
      <w:r w:rsidR="006C76FF" w:rsidRPr="005B589C">
        <w:rPr>
          <w:rFonts w:ascii="Arial" w:eastAsia="Calibri" w:hAnsi="Arial" w:cs="Arial"/>
          <w:b/>
          <w:sz w:val="24"/>
          <w:szCs w:val="24"/>
          <w:lang w:val="en-GB"/>
        </w:rPr>
        <w:t>Nokia</w:t>
      </w:r>
      <w:r w:rsidR="006C76FF">
        <w:rPr>
          <w:rFonts w:ascii="Arial" w:eastAsia="Calibri" w:hAnsi="Arial" w:cs="Arial"/>
          <w:b/>
          <w:sz w:val="24"/>
          <w:szCs w:val="24"/>
          <w:lang w:val="en-GB"/>
        </w:rPr>
        <w:t>, Nokia Shanghai Bell</w:t>
      </w:r>
    </w:p>
    <w:p w14:paraId="7154E7EF" w14:textId="29460787" w:rsidR="00841BCD" w:rsidRPr="00312F6E" w:rsidRDefault="00841BCD" w:rsidP="00841BCD">
      <w:pPr>
        <w:ind w:left="1985" w:hanging="1985"/>
        <w:rPr>
          <w:rFonts w:ascii="Arial" w:eastAsia="Calibri" w:hAnsi="Arial" w:cs="Arial"/>
          <w:b/>
          <w:sz w:val="24"/>
          <w:szCs w:val="24"/>
          <w:lang w:val="en-GB"/>
        </w:rPr>
      </w:pPr>
      <w:r w:rsidRPr="00312F6E">
        <w:rPr>
          <w:rFonts w:ascii="Arial" w:eastAsia="Calibri" w:hAnsi="Arial" w:cs="Arial"/>
          <w:b/>
          <w:sz w:val="24"/>
          <w:szCs w:val="24"/>
          <w:lang w:val="en-GB"/>
        </w:rPr>
        <w:t>Title:</w:t>
      </w:r>
      <w:r w:rsidRPr="00312F6E">
        <w:tab/>
      </w:r>
      <w:r w:rsidR="00C13E7F" w:rsidRPr="00312F6E">
        <w:rPr>
          <w:rFonts w:ascii="Arial" w:eastAsia="Calibri" w:hAnsi="Arial" w:cs="Arial"/>
          <w:b/>
          <w:sz w:val="24"/>
          <w:szCs w:val="24"/>
          <w:lang w:val="en-GB"/>
        </w:rPr>
        <w:t>Simulations for</w:t>
      </w:r>
      <w:r w:rsidR="007D323B" w:rsidRPr="00312F6E">
        <w:rPr>
          <w:rFonts w:ascii="Arial" w:eastAsia="Calibri" w:hAnsi="Arial" w:cs="Arial"/>
          <w:b/>
          <w:sz w:val="24"/>
          <w:szCs w:val="24"/>
          <w:lang w:val="en-GB"/>
        </w:rPr>
        <w:t xml:space="preserve"> </w:t>
      </w:r>
      <w:r w:rsidR="008643A6" w:rsidRPr="00312F6E">
        <w:rPr>
          <w:rFonts w:ascii="Arial" w:eastAsia="Calibri" w:hAnsi="Arial" w:cs="Arial"/>
          <w:b/>
          <w:sz w:val="24"/>
          <w:szCs w:val="24"/>
          <w:lang w:val="en-GB"/>
        </w:rPr>
        <w:t>Coverage Enhancement</w:t>
      </w:r>
      <w:r w:rsidR="00A035C4" w:rsidRPr="00312F6E">
        <w:rPr>
          <w:rFonts w:ascii="Arial" w:eastAsia="Calibri" w:hAnsi="Arial" w:cs="Arial"/>
          <w:b/>
          <w:sz w:val="24"/>
          <w:szCs w:val="24"/>
          <w:lang w:val="en-GB"/>
        </w:rPr>
        <w:t xml:space="preserve"> BS Demodulation</w:t>
      </w:r>
    </w:p>
    <w:p w14:paraId="61529F8D" w14:textId="3DBB2010" w:rsidR="00841BCD" w:rsidRPr="00312F6E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sz w:val="24"/>
          <w:szCs w:val="24"/>
          <w:lang w:val="en-GB"/>
        </w:rPr>
      </w:pPr>
      <w:r w:rsidRPr="00312F6E">
        <w:rPr>
          <w:rFonts w:ascii="Arial" w:eastAsia="MS Mincho" w:hAnsi="Arial" w:cs="Arial"/>
          <w:b/>
          <w:sz w:val="24"/>
          <w:szCs w:val="24"/>
          <w:lang w:val="en-GB"/>
        </w:rPr>
        <w:t>Agenda item:</w:t>
      </w:r>
      <w:r w:rsidRPr="00312F6E">
        <w:tab/>
      </w:r>
      <w:r w:rsidR="00EE1CEE" w:rsidRPr="00312F6E">
        <w:rPr>
          <w:rFonts w:ascii="Arial" w:eastAsia="MS Mincho" w:hAnsi="Arial" w:cs="Arial"/>
          <w:b/>
          <w:sz w:val="24"/>
          <w:szCs w:val="24"/>
          <w:lang w:val="en-GB"/>
        </w:rPr>
        <w:t>8</w:t>
      </w:r>
      <w:r w:rsidR="00BF04C2" w:rsidRPr="00312F6E">
        <w:rPr>
          <w:rFonts w:ascii="Arial" w:eastAsia="MS Mincho" w:hAnsi="Arial" w:cs="Arial"/>
          <w:b/>
          <w:sz w:val="24"/>
          <w:szCs w:val="24"/>
          <w:lang w:val="en-GB"/>
        </w:rPr>
        <w:t>.</w:t>
      </w:r>
      <w:r w:rsidR="00312F6E" w:rsidRPr="00312F6E">
        <w:rPr>
          <w:rFonts w:ascii="Arial" w:eastAsia="MS Mincho" w:hAnsi="Arial" w:cs="Arial"/>
          <w:b/>
          <w:sz w:val="24"/>
          <w:szCs w:val="24"/>
          <w:lang w:val="en-GB"/>
        </w:rPr>
        <w:t>19</w:t>
      </w:r>
      <w:r w:rsidR="008643A6" w:rsidRPr="00312F6E">
        <w:rPr>
          <w:rFonts w:ascii="Arial" w:eastAsia="MS Mincho" w:hAnsi="Arial" w:cs="Arial"/>
          <w:b/>
          <w:sz w:val="24"/>
          <w:szCs w:val="24"/>
          <w:lang w:val="en-GB"/>
        </w:rPr>
        <w:t>.2</w:t>
      </w:r>
    </w:p>
    <w:p w14:paraId="329520CF" w14:textId="39B7FCA4" w:rsidR="00D66188" w:rsidRPr="005804A8" w:rsidRDefault="00841BCD" w:rsidP="00841BCD">
      <w:pPr>
        <w:tabs>
          <w:tab w:val="left" w:pos="1985"/>
        </w:tabs>
        <w:rPr>
          <w:rFonts w:ascii="Arial" w:eastAsia="Calibri" w:hAnsi="Arial" w:cs="Arial"/>
          <w:b/>
          <w:sz w:val="24"/>
          <w:szCs w:val="24"/>
          <w:lang w:val="en-GB"/>
        </w:rPr>
      </w:pPr>
      <w:r w:rsidRPr="00312F6E">
        <w:rPr>
          <w:rFonts w:ascii="Arial" w:eastAsia="Calibri" w:hAnsi="Arial" w:cs="Arial"/>
          <w:b/>
          <w:sz w:val="24"/>
          <w:szCs w:val="24"/>
          <w:lang w:val="en-GB"/>
        </w:rPr>
        <w:t>Document for:</w:t>
      </w:r>
      <w:r w:rsidRPr="00312F6E">
        <w:tab/>
      </w:r>
      <w:r w:rsidR="00AE6D09" w:rsidRPr="00312F6E">
        <w:rPr>
          <w:rFonts w:ascii="Arial" w:eastAsia="Calibri" w:hAnsi="Arial" w:cs="Arial"/>
          <w:b/>
          <w:sz w:val="24"/>
          <w:szCs w:val="24"/>
          <w:lang w:val="en-GB"/>
        </w:rPr>
        <w:t>Discussion</w:t>
      </w:r>
    </w:p>
    <w:p w14:paraId="1E187B38" w14:textId="77777777" w:rsidR="00E323E9" w:rsidRPr="005804A8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2C3BDAE7" w14:textId="77777777" w:rsidR="00841BCD" w:rsidRPr="005804A8" w:rsidRDefault="00841BCD" w:rsidP="00A37002">
      <w:pPr>
        <w:pStyle w:val="RAN4H1"/>
      </w:pPr>
      <w:bookmarkStart w:id="3" w:name="_Toc116995841"/>
      <w:r w:rsidRPr="005804A8">
        <w:t>Intro</w:t>
      </w:r>
      <w:r w:rsidRPr="005804A8">
        <w:rPr>
          <w:rStyle w:val="RAN4H1Char"/>
        </w:rPr>
        <w:t>ductio</w:t>
      </w:r>
      <w:r w:rsidRPr="005804A8">
        <w:t>n</w:t>
      </w:r>
      <w:bookmarkEnd w:id="3"/>
    </w:p>
    <w:p w14:paraId="766B96F8" w14:textId="460FB9F9" w:rsidR="0087567A" w:rsidRPr="005804A8" w:rsidRDefault="00EB7194" w:rsidP="0087567A">
      <w:pPr>
        <w:rPr>
          <w:lang w:val="en-GB"/>
        </w:rPr>
      </w:pPr>
      <w:r w:rsidRPr="005804A8">
        <w:rPr>
          <w:lang w:val="en-GB"/>
        </w:rPr>
        <w:t xml:space="preserve">This document </w:t>
      </w:r>
      <w:r w:rsidR="0087567A" w:rsidRPr="005804A8">
        <w:rPr>
          <w:lang w:val="en-GB"/>
        </w:rPr>
        <w:t>introduces</w:t>
      </w:r>
      <w:r w:rsidR="00EF5117" w:rsidRPr="005804A8">
        <w:rPr>
          <w:lang w:val="en-GB"/>
        </w:rPr>
        <w:t xml:space="preserve"> to RAN4</w:t>
      </w:r>
      <w:r w:rsidR="0087567A" w:rsidRPr="005804A8">
        <w:rPr>
          <w:lang w:val="en-GB"/>
        </w:rPr>
        <w:t xml:space="preserve"> the features associated with coverage enhancement under the Work Item “</w:t>
      </w:r>
      <w:r w:rsidR="00EB1B75" w:rsidRPr="00EB1B75">
        <w:rPr>
          <w:lang w:val="en-GB"/>
        </w:rPr>
        <w:t>Further NR coverage enhancements</w:t>
      </w:r>
      <w:r w:rsidR="0087567A" w:rsidRPr="005804A8">
        <w:rPr>
          <w:lang w:val="en-GB"/>
        </w:rPr>
        <w:t>” and the impact of the newly introduced features on Base Station demodulation within RAN4.</w:t>
      </w:r>
    </w:p>
    <w:p w14:paraId="221A3F95" w14:textId="41F2B4CE" w:rsidR="00047F2A" w:rsidRPr="005804A8" w:rsidRDefault="0087567A" w:rsidP="00C13E7F">
      <w:pPr>
        <w:rPr>
          <w:lang w:val="en-GB"/>
        </w:rPr>
      </w:pPr>
      <w:r w:rsidRPr="005804A8">
        <w:rPr>
          <w:lang w:val="en-GB"/>
        </w:rPr>
        <w:t>Specifically</w:t>
      </w:r>
      <w:r w:rsidR="00EB1B75">
        <w:rPr>
          <w:lang w:val="en-GB"/>
        </w:rPr>
        <w:t>,</w:t>
      </w:r>
      <w:r w:rsidRPr="005804A8">
        <w:rPr>
          <w:lang w:val="en-GB"/>
        </w:rPr>
        <w:t xml:space="preserve"> </w:t>
      </w:r>
      <w:r w:rsidR="00EE41D3" w:rsidRPr="005804A8">
        <w:rPr>
          <w:lang w:val="en-GB"/>
        </w:rPr>
        <w:t xml:space="preserve">within this paper </w:t>
      </w:r>
      <w:r w:rsidR="00C13E7F">
        <w:rPr>
          <w:lang w:val="en-GB"/>
        </w:rPr>
        <w:t>we provide simulation results for the PRACH repetition</w:t>
      </w:r>
      <w:r w:rsidR="00EE41D3" w:rsidRPr="005804A8">
        <w:rPr>
          <w:lang w:val="en-GB"/>
        </w:rPr>
        <w:t xml:space="preserve"> feature introduced in RAN1 and </w:t>
      </w:r>
      <w:r w:rsidR="00C13E7F">
        <w:rPr>
          <w:lang w:val="en-GB"/>
        </w:rPr>
        <w:t xml:space="preserve">its </w:t>
      </w:r>
      <w:r w:rsidR="00EE41D3" w:rsidRPr="005804A8">
        <w:rPr>
          <w:lang w:val="en-GB"/>
        </w:rPr>
        <w:t>impact for BS demodulation performance requirements.</w:t>
      </w:r>
    </w:p>
    <w:p w14:paraId="2B2065FD" w14:textId="7948A7BC" w:rsidR="00AC1A8D" w:rsidRPr="005804A8" w:rsidRDefault="00033ACE" w:rsidP="00AC1A8D">
      <w:pPr>
        <w:pStyle w:val="RAN4H1"/>
      </w:pPr>
      <w:r w:rsidRPr="005804A8">
        <w:t>Discussion</w:t>
      </w:r>
    </w:p>
    <w:p w14:paraId="5DDB0621" w14:textId="6CB2066B" w:rsidR="006833F5" w:rsidRDefault="00012B3A" w:rsidP="006833F5">
      <w:pPr>
        <w:pStyle w:val="RAN4H2"/>
        <w:rPr>
          <w:lang w:val="en-GB"/>
        </w:rPr>
      </w:pPr>
      <w:r w:rsidRPr="005804A8">
        <w:rPr>
          <w:lang w:val="en-GB"/>
        </w:rPr>
        <w:t>PRACH Repetitions</w:t>
      </w:r>
    </w:p>
    <w:p w14:paraId="0CE90614" w14:textId="1FE0C338" w:rsidR="00C962DA" w:rsidRDefault="00562390" w:rsidP="00EF61E6">
      <w:pPr>
        <w:pStyle w:val="RAN4H3"/>
        <w:rPr>
          <w:lang w:val="en-GB"/>
        </w:rPr>
      </w:pPr>
      <w:r>
        <w:rPr>
          <w:lang w:val="en-GB"/>
        </w:rPr>
        <w:t>T</w:t>
      </w:r>
      <w:r w:rsidR="00C13E7F">
        <w:rPr>
          <w:lang w:val="en-GB"/>
        </w:rPr>
        <w:t>DL-A</w:t>
      </w:r>
      <w:r w:rsidR="004E793B">
        <w:rPr>
          <w:lang w:val="en-GB"/>
        </w:rPr>
        <w:t xml:space="preserve"> (</w:t>
      </w:r>
      <w:r w:rsidR="004D59F6">
        <w:rPr>
          <w:lang w:val="en-GB"/>
        </w:rPr>
        <w:t xml:space="preserve">99% </w:t>
      </w:r>
      <w:r w:rsidR="004E793B">
        <w:rPr>
          <w:lang w:val="en-GB"/>
        </w:rPr>
        <w:t>Missed Detection)</w:t>
      </w:r>
    </w:p>
    <w:p w14:paraId="5A4BB71A" w14:textId="3C78D2CE" w:rsidR="0007690E" w:rsidRDefault="0007690E" w:rsidP="0007690E">
      <w:pPr>
        <w:rPr>
          <w:lang w:val="en-GB"/>
        </w:rPr>
      </w:pPr>
      <w:r>
        <w:rPr>
          <w:lang w:val="en-GB"/>
        </w:rPr>
        <w:t>The following section presents the simulation results of Nokia’s simulation campaign on PRACH repetitions and the impact for coverage enhancement</w:t>
      </w:r>
      <w:r w:rsidR="00BD4A41">
        <w:rPr>
          <w:lang w:val="en-GB"/>
        </w:rPr>
        <w:t xml:space="preserve"> in a </w:t>
      </w:r>
      <w:r w:rsidR="00043A66">
        <w:rPr>
          <w:lang w:val="en-GB"/>
        </w:rPr>
        <w:t>‘</w:t>
      </w:r>
      <w:r w:rsidR="00BD4A41">
        <w:rPr>
          <w:lang w:val="en-GB"/>
        </w:rPr>
        <w:t xml:space="preserve">TDL-A </w:t>
      </w:r>
      <w:r w:rsidR="00043A66">
        <w:rPr>
          <w:lang w:val="en-GB"/>
        </w:rPr>
        <w:t>30-300 Low’ C</w:t>
      </w:r>
      <w:r w:rsidR="00BD4A41">
        <w:rPr>
          <w:lang w:val="en-GB"/>
        </w:rPr>
        <w:t>hannel</w:t>
      </w:r>
      <w:r w:rsidR="00830C57">
        <w:rPr>
          <w:lang w:val="en-GB"/>
        </w:rPr>
        <w:t>.</w:t>
      </w:r>
    </w:p>
    <w:p w14:paraId="390EC5D2" w14:textId="0A348970" w:rsidR="00830C57" w:rsidRDefault="00830C57" w:rsidP="00830C57">
      <w:pPr>
        <w:pStyle w:val="Caption"/>
        <w:keepNext/>
      </w:pPr>
      <w:r>
        <w:t xml:space="preserve">Table </w:t>
      </w:r>
      <w:fldSimple w:instr=" SEQ Table \* ARABIC ">
        <w:r w:rsidR="003A7177">
          <w:rPr>
            <w:noProof/>
          </w:rPr>
          <w:t>1</w:t>
        </w:r>
      </w:fldSimple>
      <w:r>
        <w:t xml:space="preserve"> : 99% Missed Detection for Different PRACH formats with Coverage Enhancements (TDLA 30-300</w:t>
      </w:r>
      <w:r w:rsidR="00367BDA">
        <w:t>,1T2R</w:t>
      </w:r>
      <w:r>
        <w:t>)</w:t>
      </w:r>
    </w:p>
    <w:tbl>
      <w:tblPr>
        <w:tblW w:w="7456" w:type="dxa"/>
        <w:jc w:val="center"/>
        <w:tblLook w:val="04A0" w:firstRow="1" w:lastRow="0" w:firstColumn="1" w:lastColumn="0" w:noHBand="0" w:noVBand="1"/>
      </w:tblPr>
      <w:tblGrid>
        <w:gridCol w:w="980"/>
        <w:gridCol w:w="1000"/>
        <w:gridCol w:w="1096"/>
        <w:gridCol w:w="1540"/>
        <w:gridCol w:w="1300"/>
        <w:gridCol w:w="1540"/>
      </w:tblGrid>
      <w:tr w:rsidR="00562390" w:rsidRPr="00562390" w14:paraId="26A7C3A2" w14:textId="77777777" w:rsidTr="00830C57">
        <w:trPr>
          <w:trHeight w:val="255"/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800DD" w14:textId="0BCE06F9" w:rsidR="00562390" w:rsidRPr="00562390" w:rsidRDefault="00562390" w:rsidP="00562390">
            <w:pPr>
              <w:pStyle w:val="TAH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BW</w:t>
            </w:r>
            <w:r>
              <w:rPr>
                <w:lang w:val="en-GB" w:eastAsia="en-GB"/>
              </w:rPr>
              <w:t xml:space="preserve"> (</w:t>
            </w:r>
            <w:r w:rsidRPr="00562390">
              <w:rPr>
                <w:lang w:val="en-GB" w:eastAsia="en-GB"/>
              </w:rPr>
              <w:t>MHz</w:t>
            </w:r>
            <w:r>
              <w:rPr>
                <w:lang w:val="en-GB" w:eastAsia="en-GB"/>
              </w:rPr>
              <w:t>)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5C746" w14:textId="0C59AAE0" w:rsidR="00562390" w:rsidRPr="00562390" w:rsidRDefault="00562390" w:rsidP="00562390">
            <w:pPr>
              <w:pStyle w:val="TAH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SCS</w:t>
            </w:r>
            <w:r>
              <w:rPr>
                <w:lang w:val="en-GB" w:eastAsia="en-GB"/>
              </w:rPr>
              <w:t xml:space="preserve"> (</w:t>
            </w:r>
            <w:r w:rsidRPr="00562390">
              <w:rPr>
                <w:lang w:val="en-GB" w:eastAsia="en-GB"/>
              </w:rPr>
              <w:t>kHz</w:t>
            </w:r>
            <w:r>
              <w:rPr>
                <w:lang w:val="en-GB" w:eastAsia="en-GB"/>
              </w:rPr>
              <w:t>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A899E" w14:textId="77998556" w:rsidR="00562390" w:rsidRPr="00562390" w:rsidRDefault="00562390" w:rsidP="00562390">
            <w:pPr>
              <w:pStyle w:val="TAH"/>
              <w:rPr>
                <w:lang w:val="en-GB" w:eastAsia="en-GB"/>
              </w:rPr>
            </w:pPr>
            <w:r>
              <w:rPr>
                <w:lang w:val="en-GB" w:eastAsia="en-GB"/>
              </w:rPr>
              <w:t>Repetition Number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5B480" w14:textId="77777777" w:rsidR="00364409" w:rsidRDefault="00364409" w:rsidP="00562390">
            <w:pPr>
              <w:pStyle w:val="TAH"/>
              <w:rPr>
                <w:lang w:val="en-GB" w:eastAsia="en-GB"/>
              </w:rPr>
            </w:pPr>
            <w:r>
              <w:rPr>
                <w:lang w:val="en-GB" w:eastAsia="en-GB"/>
              </w:rPr>
              <w:t>Burst</w:t>
            </w:r>
          </w:p>
          <w:p w14:paraId="5A7E4D49" w14:textId="2EDA6AC4" w:rsidR="00562390" w:rsidRPr="00562390" w:rsidRDefault="00562390" w:rsidP="00562390">
            <w:pPr>
              <w:pStyle w:val="TAH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Format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7D006" w14:textId="34EB1AFF" w:rsidR="00562390" w:rsidRPr="00562390" w:rsidRDefault="00562390" w:rsidP="00562390">
            <w:pPr>
              <w:pStyle w:val="TAH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Freq</w:t>
            </w:r>
            <w:r>
              <w:rPr>
                <w:lang w:val="en-GB" w:eastAsia="en-GB"/>
              </w:rPr>
              <w:t xml:space="preserve"> </w:t>
            </w:r>
            <w:r w:rsidRPr="00562390">
              <w:rPr>
                <w:lang w:val="en-GB" w:eastAsia="en-GB"/>
              </w:rPr>
              <w:t>Offset</w:t>
            </w:r>
            <w:r>
              <w:rPr>
                <w:lang w:val="en-GB" w:eastAsia="en-GB"/>
              </w:rPr>
              <w:t xml:space="preserve"> (</w:t>
            </w:r>
            <w:r w:rsidRPr="00562390">
              <w:rPr>
                <w:lang w:val="en-GB" w:eastAsia="en-GB"/>
              </w:rPr>
              <w:t>Hz</w:t>
            </w:r>
            <w:r>
              <w:rPr>
                <w:lang w:val="en-GB" w:eastAsia="en-GB"/>
              </w:rPr>
              <w:t>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43C3D" w14:textId="0F15F588" w:rsidR="00562390" w:rsidRPr="00562390" w:rsidRDefault="00562390" w:rsidP="00562390">
            <w:pPr>
              <w:pStyle w:val="TAH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SNR</w:t>
            </w:r>
            <w:r>
              <w:rPr>
                <w:lang w:val="en-GB" w:eastAsia="en-GB"/>
              </w:rPr>
              <w:t xml:space="preserve"> (</w:t>
            </w:r>
            <w:r w:rsidRPr="00562390">
              <w:rPr>
                <w:lang w:val="en-GB" w:eastAsia="en-GB"/>
              </w:rPr>
              <w:t>dB</w:t>
            </w:r>
            <w:r>
              <w:rPr>
                <w:lang w:val="en-GB" w:eastAsia="en-GB"/>
              </w:rPr>
              <w:t>)</w:t>
            </w:r>
          </w:p>
        </w:tc>
      </w:tr>
      <w:tr w:rsidR="00562390" w:rsidRPr="00562390" w14:paraId="60D554F1" w14:textId="77777777" w:rsidTr="00830C57">
        <w:trPr>
          <w:trHeight w:val="255"/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08DEAB" w14:textId="0E2EC9CF" w:rsidR="00562390" w:rsidRPr="00562390" w:rsidRDefault="00562390" w:rsidP="00562390">
            <w:pPr>
              <w:pStyle w:val="TAC"/>
              <w:rPr>
                <w:lang w:val="en-GB" w:eastAsia="en-GB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2FE2B" w14:textId="77777777" w:rsidR="00562390" w:rsidRPr="00562390" w:rsidRDefault="00562390" w:rsidP="00562390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60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D8C5E" w14:textId="77777777" w:rsidR="00562390" w:rsidRPr="00562390" w:rsidRDefault="00562390" w:rsidP="00562390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EB655" w14:textId="4B12FC2A" w:rsidR="00562390" w:rsidRPr="00562390" w:rsidRDefault="00562390" w:rsidP="00562390">
            <w:pPr>
              <w:pStyle w:val="TAC"/>
              <w:rPr>
                <w:lang w:val="en-GB" w:eastAsia="en-GB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15BFF6" w14:textId="67F10D0B" w:rsidR="00562390" w:rsidRPr="00562390" w:rsidRDefault="00562390" w:rsidP="00562390">
            <w:pPr>
              <w:pStyle w:val="TAC"/>
              <w:rPr>
                <w:lang w:val="en-GB" w:eastAsia="en-GB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1F51E" w14:textId="77777777" w:rsidR="00562390" w:rsidRPr="00562390" w:rsidRDefault="00562390" w:rsidP="00562390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-4.8</w:t>
            </w:r>
          </w:p>
        </w:tc>
      </w:tr>
      <w:tr w:rsidR="00830C57" w:rsidRPr="00562390" w14:paraId="0BA3C968" w14:textId="77777777" w:rsidTr="00830C57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28819B" w14:textId="3400CBC3" w:rsidR="00562390" w:rsidRPr="00562390" w:rsidRDefault="00562390" w:rsidP="00562390">
            <w:pPr>
              <w:pStyle w:val="TAC"/>
              <w:rPr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011243" w14:textId="7869AAF2" w:rsidR="00562390" w:rsidRPr="00562390" w:rsidRDefault="00562390" w:rsidP="00562390">
            <w:pPr>
              <w:pStyle w:val="TAC"/>
              <w:rPr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69763" w14:textId="77777777" w:rsidR="00562390" w:rsidRPr="00562390" w:rsidRDefault="00562390" w:rsidP="00562390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AA554" w14:textId="77777777" w:rsidR="00562390" w:rsidRPr="00562390" w:rsidRDefault="00562390" w:rsidP="00562390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B4</w:t>
            </w:r>
          </w:p>
        </w:tc>
        <w:tc>
          <w:tcPr>
            <w:tcW w:w="13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F564BB" w14:textId="258E5CB1" w:rsidR="00562390" w:rsidRPr="00562390" w:rsidRDefault="00562390" w:rsidP="00562390">
            <w:pPr>
              <w:pStyle w:val="TAC"/>
              <w:rPr>
                <w:lang w:val="en-GB" w:eastAsia="en-GB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60BE9" w14:textId="77777777" w:rsidR="00562390" w:rsidRPr="00562390" w:rsidRDefault="00562390" w:rsidP="00562390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-7.0</w:t>
            </w:r>
          </w:p>
        </w:tc>
      </w:tr>
      <w:tr w:rsidR="00562390" w:rsidRPr="00562390" w14:paraId="2AEFAF23" w14:textId="77777777" w:rsidTr="00830C57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725EF8" w14:textId="1D95CF35" w:rsidR="00562390" w:rsidRPr="00562390" w:rsidRDefault="00562390" w:rsidP="00562390">
            <w:pPr>
              <w:pStyle w:val="TAC"/>
              <w:rPr>
                <w:lang w:val="en-GB" w:eastAsia="en-GB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20ECF" w14:textId="77777777" w:rsidR="00562390" w:rsidRPr="00562390" w:rsidRDefault="00562390" w:rsidP="00562390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120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EF650" w14:textId="77777777" w:rsidR="00562390" w:rsidRPr="00562390" w:rsidRDefault="00562390" w:rsidP="00562390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6C301B" w14:textId="3260BDE9" w:rsidR="00562390" w:rsidRPr="00562390" w:rsidRDefault="00562390" w:rsidP="00562390">
            <w:pPr>
              <w:pStyle w:val="TAC"/>
              <w:rPr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7E5BDF" w14:textId="6186AD7E" w:rsidR="00562390" w:rsidRPr="00562390" w:rsidRDefault="00562390" w:rsidP="00562390">
            <w:pPr>
              <w:pStyle w:val="TAC"/>
              <w:rPr>
                <w:lang w:val="en-GB" w:eastAsia="en-GB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7283D" w14:textId="77777777" w:rsidR="00562390" w:rsidRPr="00562390" w:rsidRDefault="00562390" w:rsidP="00562390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-14.8</w:t>
            </w:r>
          </w:p>
        </w:tc>
      </w:tr>
      <w:tr w:rsidR="00830C57" w:rsidRPr="00562390" w14:paraId="428E0231" w14:textId="77777777" w:rsidTr="00830C57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1E98AC" w14:textId="173AF627" w:rsidR="00562390" w:rsidRPr="00562390" w:rsidRDefault="00562390" w:rsidP="00562390">
            <w:pPr>
              <w:pStyle w:val="TAC"/>
              <w:rPr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3D8D9" w14:textId="08CFFC01" w:rsidR="00562390" w:rsidRPr="00562390" w:rsidRDefault="00562390" w:rsidP="00562390">
            <w:pPr>
              <w:pStyle w:val="TAC"/>
              <w:rPr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2D8EB" w14:textId="77777777" w:rsidR="00562390" w:rsidRPr="00562390" w:rsidRDefault="00562390" w:rsidP="00562390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B89248" w14:textId="446267A4" w:rsidR="00562390" w:rsidRPr="00562390" w:rsidRDefault="00562390" w:rsidP="00562390">
            <w:pPr>
              <w:pStyle w:val="TAC"/>
              <w:rPr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D07EA4" w14:textId="06BAA7A6" w:rsidR="00562390" w:rsidRPr="00562390" w:rsidRDefault="00562390" w:rsidP="00562390">
            <w:pPr>
              <w:pStyle w:val="TAC"/>
              <w:rPr>
                <w:lang w:val="en-GB" w:eastAsia="en-GB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7330C" w14:textId="77777777" w:rsidR="00562390" w:rsidRPr="00562390" w:rsidRDefault="00562390" w:rsidP="00562390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-15.8</w:t>
            </w:r>
          </w:p>
        </w:tc>
      </w:tr>
      <w:tr w:rsidR="00562390" w:rsidRPr="00562390" w14:paraId="152D4F9F" w14:textId="77777777" w:rsidTr="00830C57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F6D96E" w14:textId="4C01FE19" w:rsidR="00562390" w:rsidRPr="00562390" w:rsidRDefault="00562390" w:rsidP="00562390">
            <w:pPr>
              <w:pStyle w:val="TAC"/>
              <w:rPr>
                <w:lang w:val="en-GB" w:eastAsia="en-GB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043AE" w14:textId="77777777" w:rsidR="00562390" w:rsidRPr="00562390" w:rsidRDefault="00562390" w:rsidP="00562390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60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12135" w14:textId="77777777" w:rsidR="00562390" w:rsidRPr="00562390" w:rsidRDefault="00562390" w:rsidP="00562390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D3D488" w14:textId="7087B3CF" w:rsidR="00562390" w:rsidRPr="00562390" w:rsidRDefault="00562390" w:rsidP="00562390">
            <w:pPr>
              <w:pStyle w:val="TAC"/>
              <w:rPr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8D3D00" w14:textId="41BE3BDC" w:rsidR="00562390" w:rsidRPr="00562390" w:rsidRDefault="00562390" w:rsidP="00562390">
            <w:pPr>
              <w:pStyle w:val="TAC"/>
              <w:rPr>
                <w:lang w:val="en-GB" w:eastAsia="en-GB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9E970" w14:textId="77777777" w:rsidR="00562390" w:rsidRPr="00562390" w:rsidRDefault="00562390" w:rsidP="00562390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-11.4</w:t>
            </w:r>
          </w:p>
        </w:tc>
      </w:tr>
      <w:tr w:rsidR="00562390" w:rsidRPr="00562390" w14:paraId="1CD6A82D" w14:textId="77777777" w:rsidTr="00830C57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449C0" w14:textId="77777777" w:rsidR="00562390" w:rsidRPr="00562390" w:rsidRDefault="00562390" w:rsidP="00562390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E0D0F" w14:textId="2E037008" w:rsidR="00562390" w:rsidRPr="00562390" w:rsidRDefault="00562390" w:rsidP="00562390">
            <w:pPr>
              <w:pStyle w:val="TAC"/>
              <w:rPr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7EF23" w14:textId="77777777" w:rsidR="00562390" w:rsidRPr="00562390" w:rsidRDefault="00562390" w:rsidP="00562390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DE0C4" w14:textId="77777777" w:rsidR="00562390" w:rsidRPr="00562390" w:rsidRDefault="00562390" w:rsidP="00562390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C2</w:t>
            </w:r>
          </w:p>
        </w:tc>
        <w:tc>
          <w:tcPr>
            <w:tcW w:w="13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48AE2" w14:textId="3F27198B" w:rsidR="00562390" w:rsidRPr="00562390" w:rsidRDefault="00562390" w:rsidP="00562390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400</w:t>
            </w:r>
            <w:r w:rsidR="00830C57">
              <w:rPr>
                <w:lang w:val="en-GB" w:eastAsia="en-GB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0C51D" w14:textId="77777777" w:rsidR="00562390" w:rsidRPr="00562390" w:rsidRDefault="00562390" w:rsidP="00562390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-13.2</w:t>
            </w:r>
          </w:p>
        </w:tc>
      </w:tr>
      <w:tr w:rsidR="00562390" w:rsidRPr="00562390" w14:paraId="2BE04FEF" w14:textId="77777777" w:rsidTr="00830C57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FE9A7D" w14:textId="037DED50" w:rsidR="00562390" w:rsidRPr="00562390" w:rsidRDefault="00562390" w:rsidP="00562390">
            <w:pPr>
              <w:pStyle w:val="TAC"/>
              <w:rPr>
                <w:lang w:val="en-GB" w:eastAsia="en-GB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9ACF0" w14:textId="77777777" w:rsidR="00562390" w:rsidRPr="00562390" w:rsidRDefault="00562390" w:rsidP="00562390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120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C5306" w14:textId="77777777" w:rsidR="00562390" w:rsidRPr="00562390" w:rsidRDefault="00562390" w:rsidP="00562390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39CCDE" w14:textId="2109FE18" w:rsidR="00562390" w:rsidRPr="00562390" w:rsidRDefault="00562390" w:rsidP="00562390">
            <w:pPr>
              <w:pStyle w:val="TAC"/>
              <w:rPr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7549A0" w14:textId="3A0B355F" w:rsidR="00562390" w:rsidRPr="00562390" w:rsidRDefault="00562390" w:rsidP="00562390">
            <w:pPr>
              <w:pStyle w:val="TAC"/>
              <w:rPr>
                <w:lang w:val="en-GB" w:eastAsia="en-GB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644F4" w14:textId="77777777" w:rsidR="00562390" w:rsidRPr="00562390" w:rsidRDefault="00562390" w:rsidP="00562390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-12.3</w:t>
            </w:r>
          </w:p>
        </w:tc>
      </w:tr>
      <w:tr w:rsidR="00830C57" w:rsidRPr="00562390" w14:paraId="0CB933E7" w14:textId="77777777" w:rsidTr="00830C57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675113" w14:textId="1105BC94" w:rsidR="00562390" w:rsidRPr="00562390" w:rsidRDefault="00562390" w:rsidP="00562390">
            <w:pPr>
              <w:pStyle w:val="TAC"/>
              <w:rPr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E2A28" w14:textId="54EDA930" w:rsidR="00562390" w:rsidRPr="00562390" w:rsidRDefault="00562390" w:rsidP="00562390">
            <w:pPr>
              <w:pStyle w:val="TAC"/>
              <w:rPr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41BB9" w14:textId="77777777" w:rsidR="00562390" w:rsidRPr="00562390" w:rsidRDefault="00562390" w:rsidP="00562390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683DDB" w14:textId="176595CB" w:rsidR="00562390" w:rsidRPr="00562390" w:rsidRDefault="00562390" w:rsidP="00562390">
            <w:pPr>
              <w:pStyle w:val="TAC"/>
              <w:rPr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19D67F" w14:textId="5B0B5E2B" w:rsidR="00562390" w:rsidRPr="00562390" w:rsidRDefault="00562390" w:rsidP="00562390">
            <w:pPr>
              <w:pStyle w:val="TAC"/>
              <w:rPr>
                <w:lang w:val="en-GB" w:eastAsia="en-GB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69B1C" w14:textId="77777777" w:rsidR="00562390" w:rsidRPr="00562390" w:rsidRDefault="00562390" w:rsidP="00562390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-12.9</w:t>
            </w:r>
          </w:p>
        </w:tc>
      </w:tr>
      <w:tr w:rsidR="00562390" w:rsidRPr="00562390" w14:paraId="7365819D" w14:textId="77777777" w:rsidTr="00830C57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08D746" w14:textId="24203B2E" w:rsidR="00562390" w:rsidRPr="00562390" w:rsidRDefault="00562390" w:rsidP="00562390">
            <w:pPr>
              <w:pStyle w:val="TAC"/>
              <w:rPr>
                <w:lang w:val="en-GB" w:eastAsia="en-GB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759CE" w14:textId="77777777" w:rsidR="00562390" w:rsidRPr="00562390" w:rsidRDefault="00562390" w:rsidP="00562390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60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D0D00" w14:textId="77777777" w:rsidR="00562390" w:rsidRPr="00562390" w:rsidRDefault="00562390" w:rsidP="00562390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6898AF" w14:textId="40E990CE" w:rsidR="00562390" w:rsidRPr="00562390" w:rsidRDefault="00562390" w:rsidP="00562390">
            <w:pPr>
              <w:pStyle w:val="TAC"/>
              <w:rPr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B649B1" w14:textId="5E287D99" w:rsidR="00562390" w:rsidRPr="00562390" w:rsidRDefault="00562390" w:rsidP="00562390">
            <w:pPr>
              <w:pStyle w:val="TAC"/>
              <w:rPr>
                <w:lang w:val="en-GB" w:eastAsia="en-GB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5D627" w14:textId="77777777" w:rsidR="00562390" w:rsidRPr="00562390" w:rsidRDefault="00562390" w:rsidP="00562390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-11.1</w:t>
            </w:r>
          </w:p>
        </w:tc>
      </w:tr>
      <w:tr w:rsidR="00830C57" w:rsidRPr="00562390" w14:paraId="17C67BB8" w14:textId="77777777" w:rsidTr="00830C57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2A5029" w14:textId="038B1D25" w:rsidR="00562390" w:rsidRPr="00562390" w:rsidRDefault="00562390" w:rsidP="00562390">
            <w:pPr>
              <w:pStyle w:val="TAC"/>
              <w:rPr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1EC91" w14:textId="3C807ED0" w:rsidR="00562390" w:rsidRPr="00562390" w:rsidRDefault="00562390" w:rsidP="00562390">
            <w:pPr>
              <w:pStyle w:val="TAC"/>
              <w:rPr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D4EF1" w14:textId="77777777" w:rsidR="00562390" w:rsidRPr="00562390" w:rsidRDefault="00562390" w:rsidP="00562390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A4C57" w14:textId="77777777" w:rsidR="00562390" w:rsidRPr="00562390" w:rsidRDefault="00562390" w:rsidP="00562390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A2</w:t>
            </w:r>
          </w:p>
        </w:tc>
        <w:tc>
          <w:tcPr>
            <w:tcW w:w="13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4F88CF" w14:textId="52673896" w:rsidR="00562390" w:rsidRPr="00562390" w:rsidRDefault="00562390" w:rsidP="00562390">
            <w:pPr>
              <w:pStyle w:val="TAC"/>
              <w:rPr>
                <w:lang w:val="en-GB" w:eastAsia="en-GB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059EC" w14:textId="77777777" w:rsidR="00562390" w:rsidRPr="00562390" w:rsidRDefault="00562390" w:rsidP="00562390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-12.8</w:t>
            </w:r>
          </w:p>
        </w:tc>
      </w:tr>
      <w:tr w:rsidR="00562390" w:rsidRPr="00562390" w14:paraId="71A0670B" w14:textId="77777777" w:rsidTr="00830C57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84F22C" w14:textId="0AE9C838" w:rsidR="00562390" w:rsidRPr="00562390" w:rsidRDefault="00562390" w:rsidP="00562390">
            <w:pPr>
              <w:pStyle w:val="TAC"/>
              <w:rPr>
                <w:lang w:val="en-GB" w:eastAsia="en-GB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B61E4" w14:textId="77777777" w:rsidR="00562390" w:rsidRPr="00562390" w:rsidRDefault="00562390" w:rsidP="00562390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120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754D9" w14:textId="77777777" w:rsidR="00562390" w:rsidRPr="00562390" w:rsidRDefault="00562390" w:rsidP="00562390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7EEDC3" w14:textId="5B64F68A" w:rsidR="00562390" w:rsidRPr="00562390" w:rsidRDefault="00562390" w:rsidP="00562390">
            <w:pPr>
              <w:pStyle w:val="TAC"/>
              <w:rPr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741F03" w14:textId="5CF2C2CF" w:rsidR="00562390" w:rsidRPr="00562390" w:rsidRDefault="00562390" w:rsidP="00562390">
            <w:pPr>
              <w:pStyle w:val="TAC"/>
              <w:rPr>
                <w:lang w:val="en-GB" w:eastAsia="en-GB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6B9BD" w14:textId="77777777" w:rsidR="00562390" w:rsidRPr="00562390" w:rsidRDefault="00562390" w:rsidP="00562390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-12.1</w:t>
            </w:r>
          </w:p>
        </w:tc>
      </w:tr>
      <w:tr w:rsidR="00562390" w:rsidRPr="00562390" w14:paraId="1CB6A938" w14:textId="77777777" w:rsidTr="00830C57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9DF39A" w14:textId="45B2D387" w:rsidR="00562390" w:rsidRPr="00562390" w:rsidRDefault="00562390" w:rsidP="00562390">
            <w:pPr>
              <w:pStyle w:val="TAC"/>
              <w:rPr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73649" w14:textId="288DCC61" w:rsidR="00562390" w:rsidRPr="00562390" w:rsidRDefault="00562390" w:rsidP="00562390">
            <w:pPr>
              <w:pStyle w:val="TAC"/>
              <w:rPr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A521B" w14:textId="77777777" w:rsidR="00562390" w:rsidRPr="00562390" w:rsidRDefault="00562390" w:rsidP="00562390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FCA981" w14:textId="4B5305D1" w:rsidR="00562390" w:rsidRPr="00562390" w:rsidRDefault="00562390" w:rsidP="00562390">
            <w:pPr>
              <w:pStyle w:val="TAC"/>
              <w:rPr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FF8F96" w14:textId="682863C0" w:rsidR="00562390" w:rsidRPr="00562390" w:rsidRDefault="00562390" w:rsidP="00562390">
            <w:pPr>
              <w:pStyle w:val="TAC"/>
              <w:rPr>
                <w:lang w:val="en-GB" w:eastAsia="en-GB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4192D" w14:textId="77777777" w:rsidR="00562390" w:rsidRPr="00562390" w:rsidRDefault="00562390" w:rsidP="00562390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-13.6</w:t>
            </w:r>
          </w:p>
        </w:tc>
      </w:tr>
    </w:tbl>
    <w:p w14:paraId="21344529" w14:textId="77777777" w:rsidR="007659E7" w:rsidRDefault="007659E7" w:rsidP="0007690E">
      <w:pPr>
        <w:rPr>
          <w:lang w:val="en-GB"/>
        </w:rPr>
      </w:pPr>
    </w:p>
    <w:p w14:paraId="23B4A2A6" w14:textId="6FA0A17F" w:rsidR="00562390" w:rsidRDefault="00562390" w:rsidP="00562390">
      <w:pPr>
        <w:pStyle w:val="RAN4H3"/>
        <w:rPr>
          <w:lang w:val="en-GB"/>
        </w:rPr>
      </w:pPr>
      <w:r>
        <w:rPr>
          <w:lang w:val="en-GB"/>
        </w:rPr>
        <w:t>AWGN</w:t>
      </w:r>
      <w:r w:rsidR="004E793B">
        <w:rPr>
          <w:lang w:val="en-GB"/>
        </w:rPr>
        <w:t xml:space="preserve"> (</w:t>
      </w:r>
      <w:r w:rsidR="004D59F6">
        <w:rPr>
          <w:lang w:val="en-GB"/>
        </w:rPr>
        <w:t xml:space="preserve">99% </w:t>
      </w:r>
      <w:r w:rsidR="004E793B">
        <w:rPr>
          <w:lang w:val="en-GB"/>
        </w:rPr>
        <w:t>Missed Detection)</w:t>
      </w:r>
    </w:p>
    <w:p w14:paraId="63D06CCE" w14:textId="616563E8" w:rsidR="00562390" w:rsidRDefault="00562390" w:rsidP="00562390">
      <w:pPr>
        <w:rPr>
          <w:lang w:val="en-GB"/>
        </w:rPr>
      </w:pPr>
      <w:r>
        <w:rPr>
          <w:lang w:val="en-GB"/>
        </w:rPr>
        <w:t>The following section presents the simulation results of Nokia’s simulation campaign on PRACH repetitions and the impact for coverage enhancement in an AWGN channel.</w:t>
      </w:r>
    </w:p>
    <w:p w14:paraId="16CF2F0A" w14:textId="31BF5FFC" w:rsidR="00830C57" w:rsidRDefault="00830C57" w:rsidP="00830C57">
      <w:pPr>
        <w:pStyle w:val="Caption"/>
        <w:keepNext/>
      </w:pPr>
      <w:r>
        <w:lastRenderedPageBreak/>
        <w:t xml:space="preserve">Table </w:t>
      </w:r>
      <w:fldSimple w:instr=" SEQ Table \* ARABIC ">
        <w:r w:rsidR="003A7177">
          <w:rPr>
            <w:noProof/>
          </w:rPr>
          <w:t>2</w:t>
        </w:r>
      </w:fldSimple>
      <w:r>
        <w:t xml:space="preserve"> : </w:t>
      </w:r>
      <w:r w:rsidRPr="006C2E9A">
        <w:t>Table 1 : 99% Missed Detection for Different PRACH formats with Coverage Enhancements (</w:t>
      </w:r>
      <w:r>
        <w:t>AWGN</w:t>
      </w:r>
      <w:r w:rsidR="00367BDA">
        <w:t>,1T2R</w:t>
      </w:r>
      <w:r w:rsidRPr="006C2E9A">
        <w:t>)</w:t>
      </w:r>
    </w:p>
    <w:tbl>
      <w:tblPr>
        <w:tblW w:w="7456" w:type="dxa"/>
        <w:jc w:val="center"/>
        <w:tblLook w:val="04A0" w:firstRow="1" w:lastRow="0" w:firstColumn="1" w:lastColumn="0" w:noHBand="0" w:noVBand="1"/>
      </w:tblPr>
      <w:tblGrid>
        <w:gridCol w:w="980"/>
        <w:gridCol w:w="1000"/>
        <w:gridCol w:w="1096"/>
        <w:gridCol w:w="1540"/>
        <w:gridCol w:w="1300"/>
        <w:gridCol w:w="1540"/>
      </w:tblGrid>
      <w:tr w:rsidR="00562390" w:rsidRPr="00562390" w14:paraId="781E2A4F" w14:textId="77777777" w:rsidTr="00DB1726">
        <w:trPr>
          <w:trHeight w:val="255"/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B0502" w14:textId="77777777" w:rsidR="00562390" w:rsidRPr="00562390" w:rsidRDefault="00562390" w:rsidP="00093A1B">
            <w:pPr>
              <w:pStyle w:val="TAH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BW</w:t>
            </w:r>
            <w:r>
              <w:rPr>
                <w:lang w:val="en-GB" w:eastAsia="en-GB"/>
              </w:rPr>
              <w:t xml:space="preserve"> (</w:t>
            </w:r>
            <w:r w:rsidRPr="00562390">
              <w:rPr>
                <w:lang w:val="en-GB" w:eastAsia="en-GB"/>
              </w:rPr>
              <w:t>MHz</w:t>
            </w:r>
            <w:r>
              <w:rPr>
                <w:lang w:val="en-GB" w:eastAsia="en-GB"/>
              </w:rPr>
              <w:t>)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C0653" w14:textId="77777777" w:rsidR="00562390" w:rsidRPr="00562390" w:rsidRDefault="00562390" w:rsidP="00093A1B">
            <w:pPr>
              <w:pStyle w:val="TAH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SCS</w:t>
            </w:r>
            <w:r>
              <w:rPr>
                <w:lang w:val="en-GB" w:eastAsia="en-GB"/>
              </w:rPr>
              <w:t xml:space="preserve"> (</w:t>
            </w:r>
            <w:r w:rsidRPr="00562390">
              <w:rPr>
                <w:lang w:val="en-GB" w:eastAsia="en-GB"/>
              </w:rPr>
              <w:t>kHz</w:t>
            </w:r>
            <w:r>
              <w:rPr>
                <w:lang w:val="en-GB" w:eastAsia="en-GB"/>
              </w:rPr>
              <w:t>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B8DDF" w14:textId="77777777" w:rsidR="00562390" w:rsidRPr="00562390" w:rsidRDefault="00562390" w:rsidP="00093A1B">
            <w:pPr>
              <w:pStyle w:val="TAH"/>
              <w:rPr>
                <w:lang w:val="en-GB" w:eastAsia="en-GB"/>
              </w:rPr>
            </w:pPr>
            <w:r>
              <w:rPr>
                <w:lang w:val="en-GB" w:eastAsia="en-GB"/>
              </w:rPr>
              <w:t>Repetition Number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E7730" w14:textId="77777777" w:rsidR="00562390" w:rsidRPr="00562390" w:rsidRDefault="00562390" w:rsidP="00093A1B">
            <w:pPr>
              <w:pStyle w:val="TAH"/>
              <w:rPr>
                <w:lang w:val="en-GB" w:eastAsia="en-GB"/>
              </w:rPr>
            </w:pPr>
            <w:r>
              <w:rPr>
                <w:lang w:val="en-GB" w:eastAsia="en-GB"/>
              </w:rPr>
              <w:t>P</w:t>
            </w:r>
            <w:r w:rsidRPr="00562390">
              <w:rPr>
                <w:lang w:val="en-GB" w:eastAsia="en-GB"/>
              </w:rPr>
              <w:t>reamble</w:t>
            </w:r>
            <w:r>
              <w:rPr>
                <w:lang w:val="en-GB" w:eastAsia="en-GB"/>
              </w:rPr>
              <w:t xml:space="preserve"> </w:t>
            </w:r>
            <w:r w:rsidRPr="00562390">
              <w:rPr>
                <w:lang w:val="en-GB" w:eastAsia="en-GB"/>
              </w:rPr>
              <w:t>Format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F1161" w14:textId="77777777" w:rsidR="00562390" w:rsidRPr="00562390" w:rsidRDefault="00562390" w:rsidP="00093A1B">
            <w:pPr>
              <w:pStyle w:val="TAH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Freq</w:t>
            </w:r>
            <w:r>
              <w:rPr>
                <w:lang w:val="en-GB" w:eastAsia="en-GB"/>
              </w:rPr>
              <w:t xml:space="preserve"> </w:t>
            </w:r>
            <w:r w:rsidRPr="00562390">
              <w:rPr>
                <w:lang w:val="en-GB" w:eastAsia="en-GB"/>
              </w:rPr>
              <w:t>Offset</w:t>
            </w:r>
            <w:r>
              <w:rPr>
                <w:lang w:val="en-GB" w:eastAsia="en-GB"/>
              </w:rPr>
              <w:t xml:space="preserve"> (</w:t>
            </w:r>
            <w:r w:rsidRPr="00562390">
              <w:rPr>
                <w:lang w:val="en-GB" w:eastAsia="en-GB"/>
              </w:rPr>
              <w:t>Hz</w:t>
            </w:r>
            <w:r>
              <w:rPr>
                <w:lang w:val="en-GB" w:eastAsia="en-GB"/>
              </w:rPr>
              <w:t>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A7EC5" w14:textId="77777777" w:rsidR="00562390" w:rsidRPr="00562390" w:rsidRDefault="00562390" w:rsidP="00093A1B">
            <w:pPr>
              <w:pStyle w:val="TAH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SNR</w:t>
            </w:r>
            <w:r>
              <w:rPr>
                <w:lang w:val="en-GB" w:eastAsia="en-GB"/>
              </w:rPr>
              <w:t xml:space="preserve"> (</w:t>
            </w:r>
            <w:r w:rsidRPr="00562390">
              <w:rPr>
                <w:lang w:val="en-GB" w:eastAsia="en-GB"/>
              </w:rPr>
              <w:t>dB</w:t>
            </w:r>
            <w:r>
              <w:rPr>
                <w:lang w:val="en-GB" w:eastAsia="en-GB"/>
              </w:rPr>
              <w:t>)</w:t>
            </w:r>
          </w:p>
        </w:tc>
      </w:tr>
      <w:tr w:rsidR="00151BB5" w:rsidRPr="00562390" w14:paraId="537C788A" w14:textId="77777777" w:rsidTr="00DB1726">
        <w:trPr>
          <w:trHeight w:val="255"/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4A2018" w14:textId="77777777" w:rsidR="00151BB5" w:rsidRPr="00562390" w:rsidRDefault="00151BB5" w:rsidP="00151BB5">
            <w:pPr>
              <w:pStyle w:val="TAC"/>
              <w:rPr>
                <w:lang w:val="en-GB" w:eastAsia="en-GB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E1B41" w14:textId="77777777" w:rsidR="00151BB5" w:rsidRPr="00562390" w:rsidRDefault="00151BB5" w:rsidP="00151BB5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60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83A9F" w14:textId="77777777" w:rsidR="00151BB5" w:rsidRPr="00562390" w:rsidRDefault="00151BB5" w:rsidP="00151BB5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DAD78" w14:textId="77777777" w:rsidR="00151BB5" w:rsidRPr="00562390" w:rsidRDefault="00151BB5" w:rsidP="00151BB5">
            <w:pPr>
              <w:pStyle w:val="TAC"/>
              <w:rPr>
                <w:lang w:val="en-GB" w:eastAsia="en-GB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D4A7EB" w14:textId="77777777" w:rsidR="00151BB5" w:rsidRPr="00562390" w:rsidRDefault="00151BB5" w:rsidP="00151BB5">
            <w:pPr>
              <w:pStyle w:val="TAC"/>
              <w:rPr>
                <w:lang w:val="en-GB" w:eastAsia="en-GB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A9540" w14:textId="0F3760F0" w:rsidR="00151BB5" w:rsidRPr="00151BB5" w:rsidRDefault="00151BB5" w:rsidP="00151BB5">
            <w:pPr>
              <w:pStyle w:val="TAC"/>
            </w:pPr>
            <w:r w:rsidRPr="00151BB5">
              <w:t>-23.5</w:t>
            </w:r>
          </w:p>
        </w:tc>
      </w:tr>
      <w:tr w:rsidR="00151BB5" w:rsidRPr="00562390" w14:paraId="62DBEB83" w14:textId="77777777" w:rsidTr="00DB1726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291A20" w14:textId="77777777" w:rsidR="00151BB5" w:rsidRPr="00562390" w:rsidRDefault="00151BB5" w:rsidP="00151BB5">
            <w:pPr>
              <w:pStyle w:val="TAC"/>
              <w:rPr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DC2F37" w14:textId="77777777" w:rsidR="00151BB5" w:rsidRPr="00562390" w:rsidRDefault="00151BB5" w:rsidP="00151BB5">
            <w:pPr>
              <w:pStyle w:val="TAC"/>
              <w:rPr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C38E7" w14:textId="77777777" w:rsidR="00151BB5" w:rsidRPr="00562390" w:rsidRDefault="00151BB5" w:rsidP="00151BB5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FF3A7" w14:textId="77777777" w:rsidR="00151BB5" w:rsidRPr="00562390" w:rsidRDefault="00151BB5" w:rsidP="00151BB5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B4</w:t>
            </w:r>
          </w:p>
        </w:tc>
        <w:tc>
          <w:tcPr>
            <w:tcW w:w="13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62F933" w14:textId="77777777" w:rsidR="00151BB5" w:rsidRPr="00562390" w:rsidRDefault="00151BB5" w:rsidP="00151BB5">
            <w:pPr>
              <w:pStyle w:val="TAC"/>
              <w:rPr>
                <w:lang w:val="en-GB" w:eastAsia="en-GB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F07D2" w14:textId="2C7E2100" w:rsidR="00151BB5" w:rsidRPr="00151BB5" w:rsidRDefault="00151BB5" w:rsidP="00151BB5">
            <w:pPr>
              <w:pStyle w:val="TAC"/>
            </w:pPr>
            <w:r w:rsidRPr="00151BB5">
              <w:t>-24.5</w:t>
            </w:r>
          </w:p>
        </w:tc>
      </w:tr>
      <w:tr w:rsidR="00151BB5" w:rsidRPr="00562390" w14:paraId="74783159" w14:textId="77777777" w:rsidTr="00DB1726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E6F3D5" w14:textId="77777777" w:rsidR="00151BB5" w:rsidRPr="00562390" w:rsidRDefault="00151BB5" w:rsidP="00151BB5">
            <w:pPr>
              <w:pStyle w:val="TAC"/>
              <w:rPr>
                <w:lang w:val="en-GB" w:eastAsia="en-GB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4F3CB" w14:textId="77777777" w:rsidR="00151BB5" w:rsidRPr="00562390" w:rsidRDefault="00151BB5" w:rsidP="00151BB5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120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97C2D" w14:textId="77777777" w:rsidR="00151BB5" w:rsidRPr="00562390" w:rsidRDefault="00151BB5" w:rsidP="00151BB5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0DA47D" w14:textId="77777777" w:rsidR="00151BB5" w:rsidRPr="00562390" w:rsidRDefault="00151BB5" w:rsidP="00151BB5">
            <w:pPr>
              <w:pStyle w:val="TAC"/>
              <w:rPr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6C1697" w14:textId="77777777" w:rsidR="00151BB5" w:rsidRPr="00562390" w:rsidRDefault="00151BB5" w:rsidP="00151BB5">
            <w:pPr>
              <w:pStyle w:val="TAC"/>
              <w:rPr>
                <w:lang w:val="en-GB" w:eastAsia="en-GB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B8E1F" w14:textId="7F8794E9" w:rsidR="00151BB5" w:rsidRPr="00151BB5" w:rsidRDefault="00151BB5" w:rsidP="00151BB5">
            <w:pPr>
              <w:pStyle w:val="TAC"/>
            </w:pPr>
            <w:r w:rsidRPr="00151BB5">
              <w:t>-23.5</w:t>
            </w:r>
          </w:p>
        </w:tc>
      </w:tr>
      <w:tr w:rsidR="00151BB5" w:rsidRPr="00562390" w14:paraId="7FC8D987" w14:textId="77777777" w:rsidTr="00DB1726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0A075D" w14:textId="77777777" w:rsidR="00151BB5" w:rsidRPr="00562390" w:rsidRDefault="00151BB5" w:rsidP="00151BB5">
            <w:pPr>
              <w:pStyle w:val="TAC"/>
              <w:rPr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94125" w14:textId="77777777" w:rsidR="00151BB5" w:rsidRPr="00562390" w:rsidRDefault="00151BB5" w:rsidP="00151BB5">
            <w:pPr>
              <w:pStyle w:val="TAC"/>
              <w:rPr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4F16B" w14:textId="77777777" w:rsidR="00151BB5" w:rsidRPr="00562390" w:rsidRDefault="00151BB5" w:rsidP="00151BB5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3E92ED" w14:textId="77777777" w:rsidR="00151BB5" w:rsidRPr="00562390" w:rsidRDefault="00151BB5" w:rsidP="00151BB5">
            <w:pPr>
              <w:pStyle w:val="TAC"/>
              <w:rPr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976E01" w14:textId="77777777" w:rsidR="00151BB5" w:rsidRPr="00562390" w:rsidRDefault="00151BB5" w:rsidP="00151BB5">
            <w:pPr>
              <w:pStyle w:val="TAC"/>
              <w:rPr>
                <w:lang w:val="en-GB" w:eastAsia="en-GB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40963" w14:textId="3B0BEEFB" w:rsidR="00151BB5" w:rsidRPr="00151BB5" w:rsidRDefault="00151BB5" w:rsidP="00151BB5">
            <w:pPr>
              <w:pStyle w:val="TAC"/>
            </w:pPr>
            <w:r w:rsidRPr="00151BB5">
              <w:t>-24.3</w:t>
            </w:r>
          </w:p>
        </w:tc>
      </w:tr>
      <w:tr w:rsidR="00151BB5" w:rsidRPr="00562390" w14:paraId="147A7A1C" w14:textId="77777777" w:rsidTr="00DB1726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4E0395" w14:textId="77777777" w:rsidR="00151BB5" w:rsidRPr="00562390" w:rsidRDefault="00151BB5" w:rsidP="00151BB5">
            <w:pPr>
              <w:pStyle w:val="TAC"/>
              <w:rPr>
                <w:lang w:val="en-GB" w:eastAsia="en-GB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C4890" w14:textId="77777777" w:rsidR="00151BB5" w:rsidRPr="00562390" w:rsidRDefault="00151BB5" w:rsidP="00151BB5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60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8A990" w14:textId="77777777" w:rsidR="00151BB5" w:rsidRPr="00562390" w:rsidRDefault="00151BB5" w:rsidP="00151BB5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7DA659" w14:textId="77777777" w:rsidR="00151BB5" w:rsidRPr="00562390" w:rsidRDefault="00151BB5" w:rsidP="00151BB5">
            <w:pPr>
              <w:pStyle w:val="TAC"/>
              <w:rPr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635E2E" w14:textId="77777777" w:rsidR="00151BB5" w:rsidRPr="00562390" w:rsidRDefault="00151BB5" w:rsidP="00151BB5">
            <w:pPr>
              <w:pStyle w:val="TAC"/>
              <w:rPr>
                <w:lang w:val="en-GB" w:eastAsia="en-GB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0C6E1" w14:textId="35A841CB" w:rsidR="00151BB5" w:rsidRPr="00151BB5" w:rsidRDefault="00151BB5" w:rsidP="00151BB5">
            <w:pPr>
              <w:pStyle w:val="TAC"/>
            </w:pPr>
            <w:r w:rsidRPr="00151BB5">
              <w:t>-18.7</w:t>
            </w:r>
          </w:p>
        </w:tc>
      </w:tr>
      <w:tr w:rsidR="00830C57" w:rsidRPr="00562390" w14:paraId="6F2F516F" w14:textId="77777777" w:rsidTr="00DB1726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B4BE1" w14:textId="77777777" w:rsidR="00151BB5" w:rsidRPr="00562390" w:rsidRDefault="00151BB5" w:rsidP="00151BB5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ACA0E" w14:textId="77777777" w:rsidR="00151BB5" w:rsidRPr="00562390" w:rsidRDefault="00151BB5" w:rsidP="00151BB5">
            <w:pPr>
              <w:pStyle w:val="TAC"/>
              <w:rPr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67AB1" w14:textId="77777777" w:rsidR="00151BB5" w:rsidRPr="00562390" w:rsidRDefault="00151BB5" w:rsidP="00151BB5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D98AA" w14:textId="77777777" w:rsidR="00151BB5" w:rsidRPr="00562390" w:rsidRDefault="00151BB5" w:rsidP="00151BB5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C2</w:t>
            </w:r>
          </w:p>
        </w:tc>
        <w:tc>
          <w:tcPr>
            <w:tcW w:w="13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68CB8" w14:textId="2553E8F9" w:rsidR="00151BB5" w:rsidRPr="00562390" w:rsidRDefault="00151BB5" w:rsidP="00151BB5">
            <w:pPr>
              <w:pStyle w:val="TAC"/>
              <w:rPr>
                <w:lang w:val="en-GB" w:eastAsia="en-GB"/>
              </w:rPr>
            </w:pPr>
            <w:r>
              <w:rPr>
                <w:lang w:val="en-GB" w:eastAsia="en-GB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15C50" w14:textId="3E8A8228" w:rsidR="00151BB5" w:rsidRPr="00151BB5" w:rsidRDefault="00151BB5" w:rsidP="00151BB5">
            <w:pPr>
              <w:pStyle w:val="TAC"/>
            </w:pPr>
            <w:r w:rsidRPr="00151BB5">
              <w:t>-19.6</w:t>
            </w:r>
          </w:p>
        </w:tc>
      </w:tr>
      <w:tr w:rsidR="00151BB5" w:rsidRPr="00562390" w14:paraId="62D6FE83" w14:textId="77777777" w:rsidTr="00DB1726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541081" w14:textId="77777777" w:rsidR="00151BB5" w:rsidRPr="00562390" w:rsidRDefault="00151BB5" w:rsidP="00151BB5">
            <w:pPr>
              <w:pStyle w:val="TAC"/>
              <w:rPr>
                <w:lang w:val="en-GB" w:eastAsia="en-GB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9DE0A" w14:textId="77777777" w:rsidR="00151BB5" w:rsidRPr="00562390" w:rsidRDefault="00151BB5" w:rsidP="00151BB5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120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7C972" w14:textId="77777777" w:rsidR="00151BB5" w:rsidRPr="00562390" w:rsidRDefault="00151BB5" w:rsidP="00151BB5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1813DF" w14:textId="77777777" w:rsidR="00151BB5" w:rsidRPr="00562390" w:rsidRDefault="00151BB5" w:rsidP="00151BB5">
            <w:pPr>
              <w:pStyle w:val="TAC"/>
              <w:rPr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BF3CB5" w14:textId="77777777" w:rsidR="00151BB5" w:rsidRPr="00562390" w:rsidRDefault="00151BB5" w:rsidP="00151BB5">
            <w:pPr>
              <w:pStyle w:val="TAC"/>
              <w:rPr>
                <w:lang w:val="en-GB" w:eastAsia="en-GB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8DEC6" w14:textId="15C68ED2" w:rsidR="00151BB5" w:rsidRPr="00151BB5" w:rsidRDefault="00151BB5" w:rsidP="00151BB5">
            <w:pPr>
              <w:pStyle w:val="TAC"/>
            </w:pPr>
            <w:r w:rsidRPr="00151BB5">
              <w:t>-18.8</w:t>
            </w:r>
          </w:p>
        </w:tc>
      </w:tr>
      <w:tr w:rsidR="00151BB5" w:rsidRPr="00562390" w14:paraId="393D6962" w14:textId="77777777" w:rsidTr="00DB1726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EEC459" w14:textId="77777777" w:rsidR="00151BB5" w:rsidRPr="00562390" w:rsidRDefault="00151BB5" w:rsidP="00151BB5">
            <w:pPr>
              <w:pStyle w:val="TAC"/>
              <w:rPr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F8597" w14:textId="77777777" w:rsidR="00151BB5" w:rsidRPr="00562390" w:rsidRDefault="00151BB5" w:rsidP="00151BB5">
            <w:pPr>
              <w:pStyle w:val="TAC"/>
              <w:rPr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4C40D" w14:textId="77777777" w:rsidR="00151BB5" w:rsidRPr="00562390" w:rsidRDefault="00151BB5" w:rsidP="00151BB5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420A88" w14:textId="77777777" w:rsidR="00151BB5" w:rsidRPr="00562390" w:rsidRDefault="00151BB5" w:rsidP="00151BB5">
            <w:pPr>
              <w:pStyle w:val="TAC"/>
              <w:rPr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9AB4C9" w14:textId="77777777" w:rsidR="00151BB5" w:rsidRPr="00562390" w:rsidRDefault="00151BB5" w:rsidP="00151BB5">
            <w:pPr>
              <w:pStyle w:val="TAC"/>
              <w:rPr>
                <w:lang w:val="en-GB" w:eastAsia="en-GB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65164" w14:textId="2919FBF9" w:rsidR="00151BB5" w:rsidRPr="00151BB5" w:rsidRDefault="00151BB5" w:rsidP="00151BB5">
            <w:pPr>
              <w:pStyle w:val="TAC"/>
            </w:pPr>
            <w:r w:rsidRPr="00151BB5">
              <w:t>-19.8</w:t>
            </w:r>
          </w:p>
        </w:tc>
      </w:tr>
      <w:tr w:rsidR="00151BB5" w:rsidRPr="00562390" w14:paraId="708033DE" w14:textId="77777777" w:rsidTr="00DB1726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00986A" w14:textId="77777777" w:rsidR="00151BB5" w:rsidRPr="00562390" w:rsidRDefault="00151BB5" w:rsidP="00151BB5">
            <w:pPr>
              <w:pStyle w:val="TAC"/>
              <w:rPr>
                <w:lang w:val="en-GB" w:eastAsia="en-GB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3DCBF" w14:textId="77777777" w:rsidR="00151BB5" w:rsidRPr="00562390" w:rsidRDefault="00151BB5" w:rsidP="00151BB5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60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854BE" w14:textId="77777777" w:rsidR="00151BB5" w:rsidRPr="00562390" w:rsidRDefault="00151BB5" w:rsidP="00151BB5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F7D032" w14:textId="77777777" w:rsidR="00151BB5" w:rsidRPr="00562390" w:rsidRDefault="00151BB5" w:rsidP="00151BB5">
            <w:pPr>
              <w:pStyle w:val="TAC"/>
              <w:rPr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FAD978" w14:textId="77777777" w:rsidR="00151BB5" w:rsidRPr="00562390" w:rsidRDefault="00151BB5" w:rsidP="00151BB5">
            <w:pPr>
              <w:pStyle w:val="TAC"/>
              <w:rPr>
                <w:lang w:val="en-GB" w:eastAsia="en-GB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59920" w14:textId="2587DE33" w:rsidR="00151BB5" w:rsidRPr="00151BB5" w:rsidRDefault="00151BB5" w:rsidP="00151BB5">
            <w:pPr>
              <w:pStyle w:val="TAC"/>
            </w:pPr>
            <w:r w:rsidRPr="00151BB5">
              <w:t>-18.7</w:t>
            </w:r>
          </w:p>
        </w:tc>
      </w:tr>
      <w:tr w:rsidR="00151BB5" w:rsidRPr="00562390" w14:paraId="2D04B5C6" w14:textId="77777777" w:rsidTr="00DB1726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52C44A" w14:textId="77777777" w:rsidR="00151BB5" w:rsidRPr="00562390" w:rsidRDefault="00151BB5" w:rsidP="00151BB5">
            <w:pPr>
              <w:pStyle w:val="TAC"/>
              <w:rPr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0E914" w14:textId="77777777" w:rsidR="00151BB5" w:rsidRPr="00562390" w:rsidRDefault="00151BB5" w:rsidP="00151BB5">
            <w:pPr>
              <w:pStyle w:val="TAC"/>
              <w:rPr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A85D3" w14:textId="77777777" w:rsidR="00151BB5" w:rsidRPr="00562390" w:rsidRDefault="00151BB5" w:rsidP="00151BB5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CC19F" w14:textId="77777777" w:rsidR="00151BB5" w:rsidRPr="00562390" w:rsidRDefault="00151BB5" w:rsidP="00151BB5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A2</w:t>
            </w:r>
          </w:p>
        </w:tc>
        <w:tc>
          <w:tcPr>
            <w:tcW w:w="13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0CE606" w14:textId="77777777" w:rsidR="00151BB5" w:rsidRPr="00562390" w:rsidRDefault="00151BB5" w:rsidP="00151BB5">
            <w:pPr>
              <w:pStyle w:val="TAC"/>
              <w:rPr>
                <w:lang w:val="en-GB" w:eastAsia="en-GB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15849" w14:textId="62221ADB" w:rsidR="00151BB5" w:rsidRPr="00151BB5" w:rsidRDefault="00151BB5" w:rsidP="00151BB5">
            <w:pPr>
              <w:pStyle w:val="TAC"/>
            </w:pPr>
            <w:r w:rsidRPr="00151BB5">
              <w:t>-19.7</w:t>
            </w:r>
          </w:p>
        </w:tc>
      </w:tr>
      <w:tr w:rsidR="00151BB5" w:rsidRPr="00562390" w14:paraId="2B0507F3" w14:textId="77777777" w:rsidTr="00DB1726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BE2AD2" w14:textId="77777777" w:rsidR="00151BB5" w:rsidRPr="00562390" w:rsidRDefault="00151BB5" w:rsidP="00151BB5">
            <w:pPr>
              <w:pStyle w:val="TAC"/>
              <w:rPr>
                <w:lang w:val="en-GB" w:eastAsia="en-GB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D957B" w14:textId="77777777" w:rsidR="00151BB5" w:rsidRPr="00562390" w:rsidRDefault="00151BB5" w:rsidP="00151BB5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120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C4555" w14:textId="77777777" w:rsidR="00151BB5" w:rsidRPr="00562390" w:rsidRDefault="00151BB5" w:rsidP="00151BB5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5CA9D2" w14:textId="77777777" w:rsidR="00151BB5" w:rsidRPr="00562390" w:rsidRDefault="00151BB5" w:rsidP="00151BB5">
            <w:pPr>
              <w:pStyle w:val="TAC"/>
              <w:rPr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EB8BE4" w14:textId="77777777" w:rsidR="00151BB5" w:rsidRPr="00562390" w:rsidRDefault="00151BB5" w:rsidP="00151BB5">
            <w:pPr>
              <w:pStyle w:val="TAC"/>
              <w:rPr>
                <w:lang w:val="en-GB" w:eastAsia="en-GB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2A947" w14:textId="667A30C5" w:rsidR="00151BB5" w:rsidRPr="00151BB5" w:rsidRDefault="00151BB5" w:rsidP="00151BB5">
            <w:pPr>
              <w:pStyle w:val="TAC"/>
            </w:pPr>
            <w:r w:rsidRPr="00151BB5">
              <w:t>-18.8</w:t>
            </w:r>
          </w:p>
        </w:tc>
      </w:tr>
      <w:tr w:rsidR="00151BB5" w:rsidRPr="00562390" w14:paraId="292BF680" w14:textId="77777777" w:rsidTr="00DB1726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0EB231" w14:textId="77777777" w:rsidR="00151BB5" w:rsidRPr="00562390" w:rsidRDefault="00151BB5" w:rsidP="00151BB5">
            <w:pPr>
              <w:pStyle w:val="TAC"/>
              <w:rPr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6F57D" w14:textId="77777777" w:rsidR="00151BB5" w:rsidRPr="00562390" w:rsidRDefault="00151BB5" w:rsidP="00151BB5">
            <w:pPr>
              <w:pStyle w:val="TAC"/>
              <w:rPr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4A7A2" w14:textId="77777777" w:rsidR="00151BB5" w:rsidRPr="00562390" w:rsidRDefault="00151BB5" w:rsidP="00151BB5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EFC8FE" w14:textId="77777777" w:rsidR="00151BB5" w:rsidRPr="00562390" w:rsidRDefault="00151BB5" w:rsidP="00151BB5">
            <w:pPr>
              <w:pStyle w:val="TAC"/>
              <w:rPr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FE9BA1" w14:textId="77777777" w:rsidR="00151BB5" w:rsidRPr="00562390" w:rsidRDefault="00151BB5" w:rsidP="00151BB5">
            <w:pPr>
              <w:pStyle w:val="TAC"/>
              <w:rPr>
                <w:lang w:val="en-GB" w:eastAsia="en-GB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543EF" w14:textId="42CBEE7C" w:rsidR="00151BB5" w:rsidRPr="00151BB5" w:rsidRDefault="00151BB5" w:rsidP="00151BB5">
            <w:pPr>
              <w:pStyle w:val="TAC"/>
            </w:pPr>
            <w:r w:rsidRPr="00151BB5">
              <w:t>-19.7</w:t>
            </w:r>
          </w:p>
        </w:tc>
      </w:tr>
    </w:tbl>
    <w:p w14:paraId="169C5BB4" w14:textId="77777777" w:rsidR="00562390" w:rsidRDefault="00562390" w:rsidP="00562390">
      <w:pPr>
        <w:rPr>
          <w:lang w:val="en-GB"/>
        </w:rPr>
      </w:pPr>
    </w:p>
    <w:p w14:paraId="3A774A62" w14:textId="77777777" w:rsidR="007659E7" w:rsidRDefault="007659E7" w:rsidP="0007690E">
      <w:pPr>
        <w:rPr>
          <w:lang w:val="en-GB"/>
        </w:rPr>
      </w:pPr>
    </w:p>
    <w:p w14:paraId="59A72521" w14:textId="77777777" w:rsidR="00454D7E" w:rsidRDefault="00454D7E" w:rsidP="00454D7E"/>
    <w:p w14:paraId="6D1264F6" w14:textId="77777777" w:rsidR="00CD7492" w:rsidRPr="005804A8" w:rsidRDefault="00CD7492" w:rsidP="00A37002">
      <w:pPr>
        <w:pStyle w:val="RAN4H1"/>
      </w:pPr>
      <w:bookmarkStart w:id="4" w:name="_Toc116995848"/>
      <w:r w:rsidRPr="005804A8">
        <w:t>Conclusion</w:t>
      </w:r>
      <w:bookmarkEnd w:id="4"/>
    </w:p>
    <w:p w14:paraId="7CBDD6E2" w14:textId="449F5D57" w:rsidR="00C13E7F" w:rsidRPr="00931A4D" w:rsidRDefault="00D40277" w:rsidP="00C13E7F">
      <w:r w:rsidRPr="005804A8">
        <w:rPr>
          <w:lang w:val="en-GB"/>
        </w:rPr>
        <w:t>This contribution</w:t>
      </w:r>
      <w:r w:rsidR="00695AFB" w:rsidRPr="005804A8">
        <w:rPr>
          <w:lang w:val="en-GB"/>
        </w:rPr>
        <w:t xml:space="preserve"> provides </w:t>
      </w:r>
      <w:r w:rsidR="00C13E7F">
        <w:rPr>
          <w:rFonts w:eastAsiaTheme="minorEastAsia"/>
          <w:lang w:val="en-GB"/>
        </w:rPr>
        <w:t>initial results on our simulation campaign for PRACH repetitions on</w:t>
      </w:r>
      <w:r w:rsidR="00695AFB" w:rsidRPr="005804A8">
        <w:rPr>
          <w:rFonts w:eastAsiaTheme="minorEastAsia"/>
          <w:lang w:val="en-GB"/>
        </w:rPr>
        <w:t xml:space="preserve"> </w:t>
      </w:r>
      <w:r w:rsidR="00D6479C" w:rsidRPr="005804A8">
        <w:rPr>
          <w:rFonts w:eastAsiaTheme="minorEastAsia"/>
          <w:lang w:val="en-GB"/>
        </w:rPr>
        <w:t xml:space="preserve">Coverage Enhancement and </w:t>
      </w:r>
      <w:r w:rsidR="002D1D2D" w:rsidRPr="005804A8">
        <w:rPr>
          <w:rFonts w:eastAsiaTheme="minorEastAsia"/>
          <w:lang w:val="en-GB"/>
        </w:rPr>
        <w:t>its</w:t>
      </w:r>
      <w:r w:rsidR="00D6479C" w:rsidRPr="005804A8">
        <w:rPr>
          <w:rFonts w:eastAsiaTheme="minorEastAsia"/>
          <w:lang w:val="en-GB"/>
        </w:rPr>
        <w:t xml:space="preserve"> impact on BS</w:t>
      </w:r>
      <w:r w:rsidR="00867241" w:rsidRPr="005804A8">
        <w:rPr>
          <w:rFonts w:eastAsiaTheme="minorEastAsia"/>
          <w:lang w:val="en-GB"/>
        </w:rPr>
        <w:t xml:space="preserve"> demodulation</w:t>
      </w:r>
      <w:r w:rsidR="00884EF0" w:rsidRPr="005804A8">
        <w:rPr>
          <w:rFonts w:eastAsiaTheme="minorEastAsia"/>
          <w:lang w:val="en-GB"/>
        </w:rPr>
        <w:t>.</w:t>
      </w:r>
      <w:r w:rsidR="00867241" w:rsidRPr="005804A8">
        <w:rPr>
          <w:rFonts w:eastAsiaTheme="minorEastAsia"/>
          <w:lang w:val="en-GB"/>
        </w:rPr>
        <w:t xml:space="preserve"> </w:t>
      </w:r>
      <w:r w:rsidR="00C13E7F">
        <w:rPr>
          <w:rFonts w:eastAsiaTheme="minorEastAsia"/>
          <w:lang w:val="en-GB"/>
        </w:rPr>
        <w:t>No</w:t>
      </w:r>
      <w:r w:rsidR="00867241" w:rsidRPr="005804A8">
        <w:rPr>
          <w:rFonts w:eastAsiaTheme="minorEastAsia"/>
          <w:lang w:val="en-GB"/>
        </w:rPr>
        <w:t xml:space="preserve"> observation</w:t>
      </w:r>
      <w:r w:rsidR="00C13E7F">
        <w:rPr>
          <w:rFonts w:eastAsiaTheme="minorEastAsia"/>
          <w:lang w:val="en-GB"/>
        </w:rPr>
        <w:t>s were made</w:t>
      </w:r>
      <w:r w:rsidR="00DE3F99" w:rsidRPr="005804A8">
        <w:rPr>
          <w:rFonts w:eastAsiaTheme="minorEastAsia"/>
          <w:lang w:val="en-GB"/>
        </w:rPr>
        <w:t xml:space="preserve">: </w:t>
      </w:r>
    </w:p>
    <w:p w14:paraId="6BA85FF8" w14:textId="5936D27A" w:rsidR="003B659E" w:rsidRPr="00931A4D" w:rsidRDefault="00D40277" w:rsidP="00B44E57">
      <w:pPr>
        <w:pStyle w:val="RAN4H1"/>
      </w:pPr>
      <w:r w:rsidRPr="00931A4D">
        <w:t xml:space="preserve">References </w:t>
      </w:r>
    </w:p>
    <w:bookmarkStart w:id="5" w:name="_Ref114500673"/>
    <w:bookmarkStart w:id="6" w:name="_Ref130994624"/>
    <w:bookmarkEnd w:id="5"/>
    <w:p w14:paraId="0ECCA549" w14:textId="367F66AD" w:rsidR="00E81F72" w:rsidRPr="00931A4D" w:rsidRDefault="00F45FAC" w:rsidP="00E81F72">
      <w:pPr>
        <w:pStyle w:val="ListParagraph"/>
        <w:numPr>
          <w:ilvl w:val="0"/>
          <w:numId w:val="21"/>
        </w:numPr>
        <w:ind w:right="-22"/>
        <w:rPr>
          <w:lang w:val="en-GB"/>
        </w:rPr>
      </w:pPr>
      <w:r w:rsidRPr="00931A4D">
        <w:rPr>
          <w:lang w:val="en-GB"/>
        </w:rPr>
        <w:fldChar w:fldCharType="begin"/>
      </w:r>
      <w:r w:rsidRPr="00931A4D">
        <w:rPr>
          <w:lang w:val="en-GB"/>
        </w:rPr>
        <w:instrText>HYPERLINK "javascript:openTdoc('https://portal.3gpp.org/ngppapp/CreateTdoc.aspx?mode=view&amp;contributionUid=RP-221858','RP-221858')"</w:instrText>
      </w:r>
      <w:r w:rsidRPr="00931A4D">
        <w:rPr>
          <w:lang w:val="en-GB"/>
        </w:rPr>
      </w:r>
      <w:r w:rsidRPr="00931A4D">
        <w:rPr>
          <w:lang w:val="en-GB"/>
        </w:rPr>
        <w:fldChar w:fldCharType="separate"/>
      </w:r>
      <w:r w:rsidRPr="00931A4D">
        <w:rPr>
          <w:rStyle w:val="Hyperlink"/>
          <w:lang w:val="en-GB"/>
        </w:rPr>
        <w:t>RP-221858</w:t>
      </w:r>
      <w:r w:rsidRPr="00931A4D">
        <w:rPr>
          <w:lang w:val="en-GB"/>
        </w:rPr>
        <w:fldChar w:fldCharType="end"/>
      </w:r>
      <w:r w:rsidR="00E81F72" w:rsidRPr="00931A4D">
        <w:rPr>
          <w:lang w:val="en-GB"/>
        </w:rPr>
        <w:t xml:space="preserve"> “</w:t>
      </w:r>
      <w:r w:rsidR="00FA2446" w:rsidRPr="00931A4D">
        <w:rPr>
          <w:lang w:val="en-GB"/>
        </w:rPr>
        <w:t>Further NR coverage enhancements</w:t>
      </w:r>
      <w:r w:rsidR="00E81F72" w:rsidRPr="00931A4D">
        <w:rPr>
          <w:lang w:val="en-GB"/>
        </w:rPr>
        <w:t>”</w:t>
      </w:r>
      <w:r w:rsidR="00FA2446" w:rsidRPr="00931A4D">
        <w:rPr>
          <w:lang w:val="en-GB"/>
        </w:rPr>
        <w:t xml:space="preserve"> RAN #96 Budapest, Hungary, </w:t>
      </w:r>
      <w:r w:rsidR="00FB016E" w:rsidRPr="00931A4D">
        <w:rPr>
          <w:lang w:val="en-GB"/>
        </w:rPr>
        <w:t xml:space="preserve">June </w:t>
      </w:r>
      <w:r w:rsidR="00FA2446" w:rsidRPr="00931A4D">
        <w:rPr>
          <w:lang w:val="en-GB"/>
        </w:rPr>
        <w:t>2022</w:t>
      </w:r>
    </w:p>
    <w:bookmarkEnd w:id="6"/>
    <w:p w14:paraId="5A764072" w14:textId="12A8F506" w:rsidR="00832E00" w:rsidRPr="005804A8" w:rsidRDefault="00832E00" w:rsidP="005B43D8">
      <w:pPr>
        <w:ind w:left="360" w:right="-22"/>
        <w:rPr>
          <w:lang w:val="en-GB"/>
        </w:rPr>
      </w:pPr>
    </w:p>
    <w:sectPr w:rsidR="00832E00" w:rsidRPr="005804A8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EEEFA" w14:textId="77777777" w:rsidR="00BD4761" w:rsidRDefault="00BD4761" w:rsidP="00001C9B">
      <w:pPr>
        <w:spacing w:after="0" w:line="240" w:lineRule="auto"/>
      </w:pPr>
      <w:r>
        <w:separator/>
      </w:r>
    </w:p>
  </w:endnote>
  <w:endnote w:type="continuationSeparator" w:id="0">
    <w:p w14:paraId="3B68F0FB" w14:textId="77777777" w:rsidR="00BD4761" w:rsidRDefault="00BD4761" w:rsidP="00001C9B">
      <w:pPr>
        <w:spacing w:after="0" w:line="240" w:lineRule="auto"/>
      </w:pPr>
      <w:r>
        <w:continuationSeparator/>
      </w:r>
    </w:p>
  </w:endnote>
  <w:endnote w:type="continuationNotice" w:id="1">
    <w:p w14:paraId="292E3C84" w14:textId="77777777" w:rsidR="00BD4761" w:rsidRDefault="00BD476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2758C6" w14:textId="77777777" w:rsidR="00BD4761" w:rsidRDefault="00BD4761" w:rsidP="00001C9B">
      <w:pPr>
        <w:spacing w:after="0" w:line="240" w:lineRule="auto"/>
      </w:pPr>
      <w:r>
        <w:separator/>
      </w:r>
    </w:p>
  </w:footnote>
  <w:footnote w:type="continuationSeparator" w:id="0">
    <w:p w14:paraId="12268614" w14:textId="77777777" w:rsidR="00BD4761" w:rsidRDefault="00BD4761" w:rsidP="00001C9B">
      <w:pPr>
        <w:spacing w:after="0" w:line="240" w:lineRule="auto"/>
      </w:pPr>
      <w:r>
        <w:continuationSeparator/>
      </w:r>
    </w:p>
  </w:footnote>
  <w:footnote w:type="continuationNotice" w:id="1">
    <w:p w14:paraId="6F706AF4" w14:textId="77777777" w:rsidR="00BD4761" w:rsidRDefault="00BD476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0171CE"/>
    <w:multiLevelType w:val="multilevel"/>
    <w:tmpl w:val="F0CA22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FA6491D"/>
    <w:multiLevelType w:val="hybridMultilevel"/>
    <w:tmpl w:val="75084FE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A97CBF"/>
    <w:multiLevelType w:val="hybridMultilevel"/>
    <w:tmpl w:val="E6DAC9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801F55"/>
    <w:multiLevelType w:val="hybridMultilevel"/>
    <w:tmpl w:val="B3E851FC"/>
    <w:lvl w:ilvl="0" w:tplc="AF78199A">
      <w:numFmt w:val="bullet"/>
      <w:lvlText w:val=""/>
      <w:lvlJc w:val="left"/>
      <w:pPr>
        <w:ind w:left="420" w:hanging="42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CE259FE"/>
    <w:multiLevelType w:val="multilevel"/>
    <w:tmpl w:val="F0CA22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DCA40B1"/>
    <w:multiLevelType w:val="hybridMultilevel"/>
    <w:tmpl w:val="700CE9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3246C4C"/>
    <w:multiLevelType w:val="hybridMultilevel"/>
    <w:tmpl w:val="F940C2D0"/>
    <w:lvl w:ilvl="0" w:tplc="1C24D0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9EF38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90DBD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74A3F0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7673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8CFD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FE94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88AE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E604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63E6BAA"/>
    <w:multiLevelType w:val="hybridMultilevel"/>
    <w:tmpl w:val="726C23C6"/>
    <w:lvl w:ilvl="0" w:tplc="E2485FE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648DD24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C0E713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4E57E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52955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52812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02BD1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EC0B84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AC61B5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741632"/>
    <w:multiLevelType w:val="hybridMultilevel"/>
    <w:tmpl w:val="1702E5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BAE68D0">
      <w:start w:val="1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636909031">
    <w:abstractNumId w:val="1"/>
  </w:num>
  <w:num w:numId="2" w16cid:durableId="1666323972">
    <w:abstractNumId w:val="7"/>
  </w:num>
  <w:num w:numId="3" w16cid:durableId="1164124252">
    <w:abstractNumId w:val="15"/>
  </w:num>
  <w:num w:numId="4" w16cid:durableId="886722833">
    <w:abstractNumId w:val="6"/>
  </w:num>
  <w:num w:numId="5" w16cid:durableId="1336614346">
    <w:abstractNumId w:val="19"/>
  </w:num>
  <w:num w:numId="6" w16cid:durableId="753360993">
    <w:abstractNumId w:val="13"/>
  </w:num>
  <w:num w:numId="7" w16cid:durableId="769013385">
    <w:abstractNumId w:val="14"/>
  </w:num>
  <w:num w:numId="8" w16cid:durableId="1018392104">
    <w:abstractNumId w:val="14"/>
    <w:lvlOverride w:ilvl="0">
      <w:startOverride w:val="1"/>
    </w:lvlOverride>
  </w:num>
  <w:num w:numId="9" w16cid:durableId="846284916">
    <w:abstractNumId w:val="14"/>
    <w:lvlOverride w:ilvl="0">
      <w:startOverride w:val="1"/>
    </w:lvlOverride>
  </w:num>
  <w:num w:numId="10" w16cid:durableId="1226915003">
    <w:abstractNumId w:val="14"/>
    <w:lvlOverride w:ilvl="0">
      <w:startOverride w:val="1"/>
    </w:lvlOverride>
  </w:num>
  <w:num w:numId="11" w16cid:durableId="1621841840">
    <w:abstractNumId w:val="13"/>
    <w:lvlOverride w:ilvl="0">
      <w:startOverride w:val="1"/>
    </w:lvlOverride>
  </w:num>
  <w:num w:numId="12" w16cid:durableId="1928995265">
    <w:abstractNumId w:val="14"/>
    <w:lvlOverride w:ilvl="0">
      <w:startOverride w:val="1"/>
    </w:lvlOverride>
  </w:num>
  <w:num w:numId="13" w16cid:durableId="1915622349">
    <w:abstractNumId w:val="13"/>
    <w:lvlOverride w:ilvl="0">
      <w:startOverride w:val="1"/>
    </w:lvlOverride>
  </w:num>
  <w:num w:numId="14" w16cid:durableId="1741253004">
    <w:abstractNumId w:val="14"/>
    <w:lvlOverride w:ilvl="0">
      <w:startOverride w:val="1"/>
    </w:lvlOverride>
  </w:num>
  <w:num w:numId="15" w16cid:durableId="1875534013">
    <w:abstractNumId w:val="22"/>
  </w:num>
  <w:num w:numId="16" w16cid:durableId="544833219">
    <w:abstractNumId w:val="4"/>
  </w:num>
  <w:num w:numId="17" w16cid:durableId="1951625507">
    <w:abstractNumId w:val="18"/>
  </w:num>
  <w:num w:numId="18" w16cid:durableId="696279106">
    <w:abstractNumId w:val="18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567923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43333608">
    <w:abstractNumId w:val="12"/>
  </w:num>
  <w:num w:numId="21" w16cid:durableId="299699372">
    <w:abstractNumId w:val="17"/>
  </w:num>
  <w:num w:numId="22" w16cid:durableId="1802336299">
    <w:abstractNumId w:val="13"/>
    <w:lvlOverride w:ilvl="0">
      <w:startOverride w:val="1"/>
    </w:lvlOverride>
  </w:num>
  <w:num w:numId="23" w16cid:durableId="762799324">
    <w:abstractNumId w:val="14"/>
    <w:lvlOverride w:ilvl="0">
      <w:startOverride w:val="1"/>
    </w:lvlOverride>
  </w:num>
  <w:num w:numId="24" w16cid:durableId="1301569700">
    <w:abstractNumId w:val="3"/>
  </w:num>
  <w:num w:numId="25" w16cid:durableId="704989605">
    <w:abstractNumId w:val="0"/>
  </w:num>
  <w:num w:numId="26" w16cid:durableId="427704024">
    <w:abstractNumId w:val="0"/>
    <w:lvlOverride w:ilvl="0">
      <w:startOverride w:val="1"/>
    </w:lvlOverride>
  </w:num>
  <w:num w:numId="27" w16cid:durableId="1643001077">
    <w:abstractNumId w:val="23"/>
  </w:num>
  <w:num w:numId="28" w16cid:durableId="893546471">
    <w:abstractNumId w:val="11"/>
  </w:num>
  <w:num w:numId="29" w16cid:durableId="1659965270">
    <w:abstractNumId w:val="16"/>
  </w:num>
  <w:num w:numId="30" w16cid:durableId="833645584">
    <w:abstractNumId w:val="5"/>
  </w:num>
  <w:num w:numId="31" w16cid:durableId="1030646905">
    <w:abstractNumId w:val="24"/>
  </w:num>
  <w:num w:numId="32" w16cid:durableId="1649824159">
    <w:abstractNumId w:val="9"/>
  </w:num>
  <w:num w:numId="33" w16cid:durableId="1032151132">
    <w:abstractNumId w:val="16"/>
  </w:num>
  <w:num w:numId="34" w16cid:durableId="212935536">
    <w:abstractNumId w:val="8"/>
  </w:num>
  <w:num w:numId="35" w16cid:durableId="1191840605">
    <w:abstractNumId w:val="21"/>
  </w:num>
  <w:num w:numId="36" w16cid:durableId="1209681166">
    <w:abstractNumId w:val="2"/>
  </w:num>
  <w:num w:numId="37" w16cid:durableId="1023484409">
    <w:abstractNumId w:val="20"/>
  </w:num>
  <w:num w:numId="38" w16cid:durableId="168547089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2C2FFF"/>
    <w:rsid w:val="00001C9B"/>
    <w:rsid w:val="00002A4C"/>
    <w:rsid w:val="000040DC"/>
    <w:rsid w:val="00012B3A"/>
    <w:rsid w:val="000151EF"/>
    <w:rsid w:val="00016474"/>
    <w:rsid w:val="0002106C"/>
    <w:rsid w:val="000239F5"/>
    <w:rsid w:val="0002644B"/>
    <w:rsid w:val="00033ACE"/>
    <w:rsid w:val="00042875"/>
    <w:rsid w:val="00042C73"/>
    <w:rsid w:val="00043A66"/>
    <w:rsid w:val="00047D97"/>
    <w:rsid w:val="00047F2A"/>
    <w:rsid w:val="00051883"/>
    <w:rsid w:val="00056A72"/>
    <w:rsid w:val="000667DC"/>
    <w:rsid w:val="0007690E"/>
    <w:rsid w:val="0008612A"/>
    <w:rsid w:val="00090E18"/>
    <w:rsid w:val="000A0252"/>
    <w:rsid w:val="000A0F5D"/>
    <w:rsid w:val="000A10BC"/>
    <w:rsid w:val="000A13B1"/>
    <w:rsid w:val="000B0056"/>
    <w:rsid w:val="000C1714"/>
    <w:rsid w:val="000C3C7B"/>
    <w:rsid w:val="000D0F93"/>
    <w:rsid w:val="000D16B0"/>
    <w:rsid w:val="000D42DB"/>
    <w:rsid w:val="000D4FC5"/>
    <w:rsid w:val="000E1EFA"/>
    <w:rsid w:val="000F1CC7"/>
    <w:rsid w:val="00100FCE"/>
    <w:rsid w:val="00106416"/>
    <w:rsid w:val="00110481"/>
    <w:rsid w:val="00110EBF"/>
    <w:rsid w:val="001127C9"/>
    <w:rsid w:val="00115B88"/>
    <w:rsid w:val="0013209F"/>
    <w:rsid w:val="00132BBD"/>
    <w:rsid w:val="00132F6A"/>
    <w:rsid w:val="00133913"/>
    <w:rsid w:val="001350A0"/>
    <w:rsid w:val="00137298"/>
    <w:rsid w:val="00140221"/>
    <w:rsid w:val="00142A46"/>
    <w:rsid w:val="001455FD"/>
    <w:rsid w:val="00150385"/>
    <w:rsid w:val="00151BB5"/>
    <w:rsid w:val="00160CB9"/>
    <w:rsid w:val="00162E73"/>
    <w:rsid w:val="001642FC"/>
    <w:rsid w:val="0016496B"/>
    <w:rsid w:val="001743E2"/>
    <w:rsid w:val="001745F8"/>
    <w:rsid w:val="00175AE8"/>
    <w:rsid w:val="00181E63"/>
    <w:rsid w:val="001838CF"/>
    <w:rsid w:val="00185C0E"/>
    <w:rsid w:val="001868EE"/>
    <w:rsid w:val="00197B6A"/>
    <w:rsid w:val="001A3BA4"/>
    <w:rsid w:val="001A4B70"/>
    <w:rsid w:val="001A6D1F"/>
    <w:rsid w:val="001B485F"/>
    <w:rsid w:val="001D1502"/>
    <w:rsid w:val="001E30F6"/>
    <w:rsid w:val="001F52D5"/>
    <w:rsid w:val="00203E3F"/>
    <w:rsid w:val="00210BE1"/>
    <w:rsid w:val="00211B2D"/>
    <w:rsid w:val="00217EE5"/>
    <w:rsid w:val="00220C2F"/>
    <w:rsid w:val="00227E49"/>
    <w:rsid w:val="002317A7"/>
    <w:rsid w:val="00231901"/>
    <w:rsid w:val="00235148"/>
    <w:rsid w:val="00235F5C"/>
    <w:rsid w:val="002404A0"/>
    <w:rsid w:val="00244359"/>
    <w:rsid w:val="00251735"/>
    <w:rsid w:val="0025765E"/>
    <w:rsid w:val="00257FA3"/>
    <w:rsid w:val="002632EE"/>
    <w:rsid w:val="00264575"/>
    <w:rsid w:val="00270764"/>
    <w:rsid w:val="00276752"/>
    <w:rsid w:val="00277B56"/>
    <w:rsid w:val="002805B1"/>
    <w:rsid w:val="00291CEF"/>
    <w:rsid w:val="00297CA6"/>
    <w:rsid w:val="002A19F5"/>
    <w:rsid w:val="002A7EA5"/>
    <w:rsid w:val="002B4922"/>
    <w:rsid w:val="002C22C3"/>
    <w:rsid w:val="002C2D19"/>
    <w:rsid w:val="002C2FFF"/>
    <w:rsid w:val="002D10FA"/>
    <w:rsid w:val="002D1D2D"/>
    <w:rsid w:val="002D229B"/>
    <w:rsid w:val="002D4C55"/>
    <w:rsid w:val="002D7C77"/>
    <w:rsid w:val="002E6DED"/>
    <w:rsid w:val="002F20B7"/>
    <w:rsid w:val="002F43C0"/>
    <w:rsid w:val="00300956"/>
    <w:rsid w:val="00304686"/>
    <w:rsid w:val="0031063C"/>
    <w:rsid w:val="00312F6E"/>
    <w:rsid w:val="00314B1B"/>
    <w:rsid w:val="00314FAA"/>
    <w:rsid w:val="00317187"/>
    <w:rsid w:val="0032499A"/>
    <w:rsid w:val="003322F6"/>
    <w:rsid w:val="003341F7"/>
    <w:rsid w:val="003446C7"/>
    <w:rsid w:val="00344EE9"/>
    <w:rsid w:val="00347FEC"/>
    <w:rsid w:val="00354E07"/>
    <w:rsid w:val="00356119"/>
    <w:rsid w:val="00356F45"/>
    <w:rsid w:val="00364409"/>
    <w:rsid w:val="00364A94"/>
    <w:rsid w:val="00366B74"/>
    <w:rsid w:val="003672D7"/>
    <w:rsid w:val="00367BDA"/>
    <w:rsid w:val="003721FD"/>
    <w:rsid w:val="00374DE4"/>
    <w:rsid w:val="00375BEF"/>
    <w:rsid w:val="00383DAE"/>
    <w:rsid w:val="00387FDA"/>
    <w:rsid w:val="00390B64"/>
    <w:rsid w:val="003965DB"/>
    <w:rsid w:val="003A2B91"/>
    <w:rsid w:val="003A710A"/>
    <w:rsid w:val="003A7177"/>
    <w:rsid w:val="003B0C48"/>
    <w:rsid w:val="003B3D4A"/>
    <w:rsid w:val="003B659E"/>
    <w:rsid w:val="003B6A70"/>
    <w:rsid w:val="003C275E"/>
    <w:rsid w:val="003C41A2"/>
    <w:rsid w:val="003C4FDE"/>
    <w:rsid w:val="003E44BB"/>
    <w:rsid w:val="003E58DF"/>
    <w:rsid w:val="003F3201"/>
    <w:rsid w:val="003F3DD8"/>
    <w:rsid w:val="003F5BD4"/>
    <w:rsid w:val="00404C4C"/>
    <w:rsid w:val="00405288"/>
    <w:rsid w:val="0041059C"/>
    <w:rsid w:val="004114AB"/>
    <w:rsid w:val="0041413E"/>
    <w:rsid w:val="0041423F"/>
    <w:rsid w:val="00414F81"/>
    <w:rsid w:val="00416335"/>
    <w:rsid w:val="00417CB1"/>
    <w:rsid w:val="0042492F"/>
    <w:rsid w:val="00426868"/>
    <w:rsid w:val="00431267"/>
    <w:rsid w:val="00434E42"/>
    <w:rsid w:val="00436A0F"/>
    <w:rsid w:val="00437150"/>
    <w:rsid w:val="0043750A"/>
    <w:rsid w:val="004542BB"/>
    <w:rsid w:val="00454D7E"/>
    <w:rsid w:val="004616C1"/>
    <w:rsid w:val="00467AFE"/>
    <w:rsid w:val="004719EB"/>
    <w:rsid w:val="004732E9"/>
    <w:rsid w:val="004854BB"/>
    <w:rsid w:val="00496606"/>
    <w:rsid w:val="004A36F0"/>
    <w:rsid w:val="004B3F39"/>
    <w:rsid w:val="004C30B1"/>
    <w:rsid w:val="004D59F6"/>
    <w:rsid w:val="004E2483"/>
    <w:rsid w:val="004E5E66"/>
    <w:rsid w:val="004E793B"/>
    <w:rsid w:val="004E7ADB"/>
    <w:rsid w:val="004F3038"/>
    <w:rsid w:val="004F5402"/>
    <w:rsid w:val="00503B4D"/>
    <w:rsid w:val="00504EE9"/>
    <w:rsid w:val="005064CD"/>
    <w:rsid w:val="00513BBE"/>
    <w:rsid w:val="00521576"/>
    <w:rsid w:val="005250E6"/>
    <w:rsid w:val="00525C28"/>
    <w:rsid w:val="00542D23"/>
    <w:rsid w:val="0054442C"/>
    <w:rsid w:val="00550285"/>
    <w:rsid w:val="00562390"/>
    <w:rsid w:val="00562492"/>
    <w:rsid w:val="00572167"/>
    <w:rsid w:val="00572A20"/>
    <w:rsid w:val="00576002"/>
    <w:rsid w:val="005804A8"/>
    <w:rsid w:val="005836F8"/>
    <w:rsid w:val="005918FA"/>
    <w:rsid w:val="00592A86"/>
    <w:rsid w:val="005A03D6"/>
    <w:rsid w:val="005A11BF"/>
    <w:rsid w:val="005A5D79"/>
    <w:rsid w:val="005B43D8"/>
    <w:rsid w:val="005B4801"/>
    <w:rsid w:val="005C0812"/>
    <w:rsid w:val="005C23A4"/>
    <w:rsid w:val="005D1CDF"/>
    <w:rsid w:val="005D2BB7"/>
    <w:rsid w:val="005D791E"/>
    <w:rsid w:val="005E33FA"/>
    <w:rsid w:val="005E61A8"/>
    <w:rsid w:val="005E6ADC"/>
    <w:rsid w:val="005F01B6"/>
    <w:rsid w:val="005F1ECF"/>
    <w:rsid w:val="005F6419"/>
    <w:rsid w:val="00601EFF"/>
    <w:rsid w:val="0060543D"/>
    <w:rsid w:val="006104DD"/>
    <w:rsid w:val="006130B5"/>
    <w:rsid w:val="00613B03"/>
    <w:rsid w:val="00617400"/>
    <w:rsid w:val="00632D29"/>
    <w:rsid w:val="00632E90"/>
    <w:rsid w:val="00643E69"/>
    <w:rsid w:val="00654ABF"/>
    <w:rsid w:val="00657B8C"/>
    <w:rsid w:val="00663156"/>
    <w:rsid w:val="00664950"/>
    <w:rsid w:val="00664D82"/>
    <w:rsid w:val="00683220"/>
    <w:rsid w:val="006833F5"/>
    <w:rsid w:val="00687FA0"/>
    <w:rsid w:val="00694202"/>
    <w:rsid w:val="00695AFB"/>
    <w:rsid w:val="00695E77"/>
    <w:rsid w:val="006A0BEB"/>
    <w:rsid w:val="006A3C11"/>
    <w:rsid w:val="006A7860"/>
    <w:rsid w:val="006B3F10"/>
    <w:rsid w:val="006B5864"/>
    <w:rsid w:val="006B6838"/>
    <w:rsid w:val="006B7010"/>
    <w:rsid w:val="006C3095"/>
    <w:rsid w:val="006C76FF"/>
    <w:rsid w:val="006D45D5"/>
    <w:rsid w:val="006E1151"/>
    <w:rsid w:val="006E6311"/>
    <w:rsid w:val="006E7E98"/>
    <w:rsid w:val="006F3000"/>
    <w:rsid w:val="006F3BEF"/>
    <w:rsid w:val="00702F85"/>
    <w:rsid w:val="00704B08"/>
    <w:rsid w:val="00711F40"/>
    <w:rsid w:val="007145FF"/>
    <w:rsid w:val="00715B2A"/>
    <w:rsid w:val="00715DC4"/>
    <w:rsid w:val="00726413"/>
    <w:rsid w:val="00727BBD"/>
    <w:rsid w:val="007450F1"/>
    <w:rsid w:val="00751448"/>
    <w:rsid w:val="00751515"/>
    <w:rsid w:val="00754DF3"/>
    <w:rsid w:val="007575C7"/>
    <w:rsid w:val="007626B7"/>
    <w:rsid w:val="007658D0"/>
    <w:rsid w:val="007659E7"/>
    <w:rsid w:val="00777AC2"/>
    <w:rsid w:val="007805BC"/>
    <w:rsid w:val="0078212B"/>
    <w:rsid w:val="00784DF6"/>
    <w:rsid w:val="00785232"/>
    <w:rsid w:val="00787D99"/>
    <w:rsid w:val="007918C9"/>
    <w:rsid w:val="007A359D"/>
    <w:rsid w:val="007A437B"/>
    <w:rsid w:val="007A4DAD"/>
    <w:rsid w:val="007A7EE6"/>
    <w:rsid w:val="007B186C"/>
    <w:rsid w:val="007C1696"/>
    <w:rsid w:val="007C1CE9"/>
    <w:rsid w:val="007C2318"/>
    <w:rsid w:val="007C3ED0"/>
    <w:rsid w:val="007C4060"/>
    <w:rsid w:val="007C5971"/>
    <w:rsid w:val="007D323B"/>
    <w:rsid w:val="007D3F37"/>
    <w:rsid w:val="007E2A31"/>
    <w:rsid w:val="007F05FA"/>
    <w:rsid w:val="007F54B9"/>
    <w:rsid w:val="007F5C0B"/>
    <w:rsid w:val="00800D1C"/>
    <w:rsid w:val="00804F2D"/>
    <w:rsid w:val="00806A76"/>
    <w:rsid w:val="008103D4"/>
    <w:rsid w:val="00810F15"/>
    <w:rsid w:val="00811C9D"/>
    <w:rsid w:val="00816C80"/>
    <w:rsid w:val="00824881"/>
    <w:rsid w:val="00825872"/>
    <w:rsid w:val="00830C57"/>
    <w:rsid w:val="00832E00"/>
    <w:rsid w:val="00841BCD"/>
    <w:rsid w:val="00847EA3"/>
    <w:rsid w:val="00851289"/>
    <w:rsid w:val="00851A8E"/>
    <w:rsid w:val="00851C2D"/>
    <w:rsid w:val="0085365B"/>
    <w:rsid w:val="00853BAA"/>
    <w:rsid w:val="00857CAE"/>
    <w:rsid w:val="00860F70"/>
    <w:rsid w:val="008641FB"/>
    <w:rsid w:val="008643A6"/>
    <w:rsid w:val="00867241"/>
    <w:rsid w:val="00871810"/>
    <w:rsid w:val="00872F85"/>
    <w:rsid w:val="0087567A"/>
    <w:rsid w:val="008826C1"/>
    <w:rsid w:val="00883DFD"/>
    <w:rsid w:val="00883EA9"/>
    <w:rsid w:val="00884EF0"/>
    <w:rsid w:val="008859A9"/>
    <w:rsid w:val="00886338"/>
    <w:rsid w:val="008A1BF7"/>
    <w:rsid w:val="008A547D"/>
    <w:rsid w:val="008A5B0E"/>
    <w:rsid w:val="008B0961"/>
    <w:rsid w:val="008D4F20"/>
    <w:rsid w:val="008D621C"/>
    <w:rsid w:val="008E009B"/>
    <w:rsid w:val="0090091A"/>
    <w:rsid w:val="009042BD"/>
    <w:rsid w:val="0090557F"/>
    <w:rsid w:val="00923058"/>
    <w:rsid w:val="00931A4D"/>
    <w:rsid w:val="00936159"/>
    <w:rsid w:val="0095363F"/>
    <w:rsid w:val="00955BB0"/>
    <w:rsid w:val="00955F55"/>
    <w:rsid w:val="00977E1D"/>
    <w:rsid w:val="00983F3B"/>
    <w:rsid w:val="00992F69"/>
    <w:rsid w:val="009A10DD"/>
    <w:rsid w:val="009A5A62"/>
    <w:rsid w:val="009B0573"/>
    <w:rsid w:val="009B7B4B"/>
    <w:rsid w:val="009B7C21"/>
    <w:rsid w:val="009C1E31"/>
    <w:rsid w:val="009C2180"/>
    <w:rsid w:val="009D28E1"/>
    <w:rsid w:val="009D4B50"/>
    <w:rsid w:val="009D760F"/>
    <w:rsid w:val="009F2FD4"/>
    <w:rsid w:val="00A02AAA"/>
    <w:rsid w:val="00A035C4"/>
    <w:rsid w:val="00A04992"/>
    <w:rsid w:val="00A147AA"/>
    <w:rsid w:val="00A177A8"/>
    <w:rsid w:val="00A21D71"/>
    <w:rsid w:val="00A22B78"/>
    <w:rsid w:val="00A242F4"/>
    <w:rsid w:val="00A2517B"/>
    <w:rsid w:val="00A25AE5"/>
    <w:rsid w:val="00A27578"/>
    <w:rsid w:val="00A31C33"/>
    <w:rsid w:val="00A32311"/>
    <w:rsid w:val="00A32424"/>
    <w:rsid w:val="00A37002"/>
    <w:rsid w:val="00A40652"/>
    <w:rsid w:val="00A4169C"/>
    <w:rsid w:val="00A4355E"/>
    <w:rsid w:val="00A52783"/>
    <w:rsid w:val="00A55696"/>
    <w:rsid w:val="00A608C7"/>
    <w:rsid w:val="00A71A44"/>
    <w:rsid w:val="00A92BCD"/>
    <w:rsid w:val="00A93FBB"/>
    <w:rsid w:val="00AA1055"/>
    <w:rsid w:val="00AA1B0E"/>
    <w:rsid w:val="00AA360D"/>
    <w:rsid w:val="00AA47B6"/>
    <w:rsid w:val="00AA721B"/>
    <w:rsid w:val="00AC00B3"/>
    <w:rsid w:val="00AC163B"/>
    <w:rsid w:val="00AC1A8D"/>
    <w:rsid w:val="00AC2B9B"/>
    <w:rsid w:val="00AC4BA4"/>
    <w:rsid w:val="00AC5CA7"/>
    <w:rsid w:val="00AC6058"/>
    <w:rsid w:val="00AC75E0"/>
    <w:rsid w:val="00AD4C03"/>
    <w:rsid w:val="00AE0CC2"/>
    <w:rsid w:val="00AE2BA5"/>
    <w:rsid w:val="00AE56B1"/>
    <w:rsid w:val="00AE6D09"/>
    <w:rsid w:val="00AF0AE0"/>
    <w:rsid w:val="00AF7A7C"/>
    <w:rsid w:val="00AF7E9B"/>
    <w:rsid w:val="00B030B0"/>
    <w:rsid w:val="00B25DCE"/>
    <w:rsid w:val="00B408B6"/>
    <w:rsid w:val="00B431B3"/>
    <w:rsid w:val="00B44E57"/>
    <w:rsid w:val="00B501B1"/>
    <w:rsid w:val="00B50C0C"/>
    <w:rsid w:val="00B51F55"/>
    <w:rsid w:val="00B542DA"/>
    <w:rsid w:val="00B709B7"/>
    <w:rsid w:val="00B73862"/>
    <w:rsid w:val="00B73F43"/>
    <w:rsid w:val="00B9336B"/>
    <w:rsid w:val="00BA6B66"/>
    <w:rsid w:val="00BA6E48"/>
    <w:rsid w:val="00BB181A"/>
    <w:rsid w:val="00BB2456"/>
    <w:rsid w:val="00BC3D2E"/>
    <w:rsid w:val="00BD4580"/>
    <w:rsid w:val="00BD4761"/>
    <w:rsid w:val="00BD4A41"/>
    <w:rsid w:val="00BD71B0"/>
    <w:rsid w:val="00BE0AF6"/>
    <w:rsid w:val="00BE1F03"/>
    <w:rsid w:val="00BE58A7"/>
    <w:rsid w:val="00BE62C7"/>
    <w:rsid w:val="00BF04C2"/>
    <w:rsid w:val="00BF2218"/>
    <w:rsid w:val="00BF4AC7"/>
    <w:rsid w:val="00C0426B"/>
    <w:rsid w:val="00C045DF"/>
    <w:rsid w:val="00C13E7F"/>
    <w:rsid w:val="00C15ACE"/>
    <w:rsid w:val="00C166AA"/>
    <w:rsid w:val="00C20609"/>
    <w:rsid w:val="00C26D43"/>
    <w:rsid w:val="00C46548"/>
    <w:rsid w:val="00C574D5"/>
    <w:rsid w:val="00C72223"/>
    <w:rsid w:val="00C73F32"/>
    <w:rsid w:val="00C74C9F"/>
    <w:rsid w:val="00C82FAB"/>
    <w:rsid w:val="00C85595"/>
    <w:rsid w:val="00C85B86"/>
    <w:rsid w:val="00C87462"/>
    <w:rsid w:val="00C925EB"/>
    <w:rsid w:val="00C962DA"/>
    <w:rsid w:val="00CA180C"/>
    <w:rsid w:val="00CA6496"/>
    <w:rsid w:val="00CA6572"/>
    <w:rsid w:val="00CB22B2"/>
    <w:rsid w:val="00CC3EE2"/>
    <w:rsid w:val="00CC73CE"/>
    <w:rsid w:val="00CC74FD"/>
    <w:rsid w:val="00CD258E"/>
    <w:rsid w:val="00CD2A86"/>
    <w:rsid w:val="00CD455A"/>
    <w:rsid w:val="00CD7492"/>
    <w:rsid w:val="00CE3A6B"/>
    <w:rsid w:val="00CE5ECE"/>
    <w:rsid w:val="00CF35DE"/>
    <w:rsid w:val="00D00211"/>
    <w:rsid w:val="00D04BCE"/>
    <w:rsid w:val="00D06309"/>
    <w:rsid w:val="00D123CE"/>
    <w:rsid w:val="00D134CE"/>
    <w:rsid w:val="00D14C6E"/>
    <w:rsid w:val="00D226ED"/>
    <w:rsid w:val="00D27077"/>
    <w:rsid w:val="00D351EA"/>
    <w:rsid w:val="00D40277"/>
    <w:rsid w:val="00D40288"/>
    <w:rsid w:val="00D43403"/>
    <w:rsid w:val="00D43E72"/>
    <w:rsid w:val="00D4794A"/>
    <w:rsid w:val="00D5270B"/>
    <w:rsid w:val="00D55304"/>
    <w:rsid w:val="00D55EC7"/>
    <w:rsid w:val="00D60983"/>
    <w:rsid w:val="00D62E71"/>
    <w:rsid w:val="00D6430D"/>
    <w:rsid w:val="00D645AE"/>
    <w:rsid w:val="00D6479C"/>
    <w:rsid w:val="00D66188"/>
    <w:rsid w:val="00D6644E"/>
    <w:rsid w:val="00D72475"/>
    <w:rsid w:val="00D731F6"/>
    <w:rsid w:val="00D740CA"/>
    <w:rsid w:val="00D75D8D"/>
    <w:rsid w:val="00D84743"/>
    <w:rsid w:val="00D8562E"/>
    <w:rsid w:val="00D85728"/>
    <w:rsid w:val="00D873B5"/>
    <w:rsid w:val="00D90F2E"/>
    <w:rsid w:val="00D95481"/>
    <w:rsid w:val="00D95F2E"/>
    <w:rsid w:val="00DA7D0B"/>
    <w:rsid w:val="00DB1726"/>
    <w:rsid w:val="00DB71FB"/>
    <w:rsid w:val="00DC7A13"/>
    <w:rsid w:val="00DE09C3"/>
    <w:rsid w:val="00DE302D"/>
    <w:rsid w:val="00DE39C1"/>
    <w:rsid w:val="00DE3F99"/>
    <w:rsid w:val="00DF0A52"/>
    <w:rsid w:val="00DF2997"/>
    <w:rsid w:val="00DF3DD8"/>
    <w:rsid w:val="00E04FD2"/>
    <w:rsid w:val="00E10BC4"/>
    <w:rsid w:val="00E11114"/>
    <w:rsid w:val="00E13AE9"/>
    <w:rsid w:val="00E13C86"/>
    <w:rsid w:val="00E1415D"/>
    <w:rsid w:val="00E20E75"/>
    <w:rsid w:val="00E323E9"/>
    <w:rsid w:val="00E34018"/>
    <w:rsid w:val="00E37052"/>
    <w:rsid w:val="00E40CCA"/>
    <w:rsid w:val="00E410C5"/>
    <w:rsid w:val="00E437D2"/>
    <w:rsid w:val="00E528D4"/>
    <w:rsid w:val="00E53A9E"/>
    <w:rsid w:val="00E55751"/>
    <w:rsid w:val="00E8139A"/>
    <w:rsid w:val="00E81F72"/>
    <w:rsid w:val="00E8276C"/>
    <w:rsid w:val="00E96344"/>
    <w:rsid w:val="00EA2311"/>
    <w:rsid w:val="00EA4057"/>
    <w:rsid w:val="00EB1B75"/>
    <w:rsid w:val="00EB280E"/>
    <w:rsid w:val="00EB7194"/>
    <w:rsid w:val="00EB7F29"/>
    <w:rsid w:val="00EC06C1"/>
    <w:rsid w:val="00EC33D2"/>
    <w:rsid w:val="00EC7BC3"/>
    <w:rsid w:val="00ED570A"/>
    <w:rsid w:val="00ED6639"/>
    <w:rsid w:val="00ED7600"/>
    <w:rsid w:val="00ED77A6"/>
    <w:rsid w:val="00EE1CEE"/>
    <w:rsid w:val="00EE41D3"/>
    <w:rsid w:val="00EF286C"/>
    <w:rsid w:val="00EF363D"/>
    <w:rsid w:val="00EF5117"/>
    <w:rsid w:val="00EF6073"/>
    <w:rsid w:val="00EF61E6"/>
    <w:rsid w:val="00EF698B"/>
    <w:rsid w:val="00F04E85"/>
    <w:rsid w:val="00F06BFC"/>
    <w:rsid w:val="00F1362C"/>
    <w:rsid w:val="00F210BE"/>
    <w:rsid w:val="00F21E03"/>
    <w:rsid w:val="00F378FA"/>
    <w:rsid w:val="00F414F1"/>
    <w:rsid w:val="00F44C67"/>
    <w:rsid w:val="00F45FAC"/>
    <w:rsid w:val="00F508B8"/>
    <w:rsid w:val="00F64B7E"/>
    <w:rsid w:val="00F72CB1"/>
    <w:rsid w:val="00F8139C"/>
    <w:rsid w:val="00F8215E"/>
    <w:rsid w:val="00F824F5"/>
    <w:rsid w:val="00F8502E"/>
    <w:rsid w:val="00F90FAB"/>
    <w:rsid w:val="00F918A1"/>
    <w:rsid w:val="00F9374D"/>
    <w:rsid w:val="00F945D1"/>
    <w:rsid w:val="00F9471B"/>
    <w:rsid w:val="00F94E82"/>
    <w:rsid w:val="00FA1DFE"/>
    <w:rsid w:val="00FA2446"/>
    <w:rsid w:val="00FA4C1C"/>
    <w:rsid w:val="00FB016E"/>
    <w:rsid w:val="00FC29B9"/>
    <w:rsid w:val="00FC6FD3"/>
    <w:rsid w:val="00FE305C"/>
    <w:rsid w:val="00FE4CB1"/>
    <w:rsid w:val="00FE4FC4"/>
    <w:rsid w:val="00FE6337"/>
    <w:rsid w:val="00FF0301"/>
    <w:rsid w:val="00FF4CB6"/>
    <w:rsid w:val="00FF7011"/>
    <w:rsid w:val="012C633E"/>
    <w:rsid w:val="0738E555"/>
    <w:rsid w:val="076315C1"/>
    <w:rsid w:val="0855D51E"/>
    <w:rsid w:val="099E066A"/>
    <w:rsid w:val="0B0742BF"/>
    <w:rsid w:val="0B626F92"/>
    <w:rsid w:val="0BB71C84"/>
    <w:rsid w:val="0DC52065"/>
    <w:rsid w:val="1059C39F"/>
    <w:rsid w:val="10BABF8D"/>
    <w:rsid w:val="12C04336"/>
    <w:rsid w:val="13002720"/>
    <w:rsid w:val="14464BF5"/>
    <w:rsid w:val="1A22A667"/>
    <w:rsid w:val="1A2AD178"/>
    <w:rsid w:val="1CFD1DC1"/>
    <w:rsid w:val="1FCD329B"/>
    <w:rsid w:val="205B3FFA"/>
    <w:rsid w:val="21CB448B"/>
    <w:rsid w:val="227E501F"/>
    <w:rsid w:val="26F43210"/>
    <w:rsid w:val="2774716D"/>
    <w:rsid w:val="2775D3B0"/>
    <w:rsid w:val="2801FCB6"/>
    <w:rsid w:val="28FC60F0"/>
    <w:rsid w:val="296B3905"/>
    <w:rsid w:val="296DB7C6"/>
    <w:rsid w:val="2B37FE28"/>
    <w:rsid w:val="2BD0D710"/>
    <w:rsid w:val="2BEBC7EA"/>
    <w:rsid w:val="2CC1239A"/>
    <w:rsid w:val="2D63C953"/>
    <w:rsid w:val="2DE94B63"/>
    <w:rsid w:val="2F55E8A7"/>
    <w:rsid w:val="32754C4A"/>
    <w:rsid w:val="339E10DE"/>
    <w:rsid w:val="35A6365C"/>
    <w:rsid w:val="3806A4DA"/>
    <w:rsid w:val="3854A69D"/>
    <w:rsid w:val="389C1A11"/>
    <w:rsid w:val="3A5B3145"/>
    <w:rsid w:val="3C2A9AAF"/>
    <w:rsid w:val="3CA0F686"/>
    <w:rsid w:val="3E2A2A01"/>
    <w:rsid w:val="3E61EF0B"/>
    <w:rsid w:val="43A972D1"/>
    <w:rsid w:val="43E28C9C"/>
    <w:rsid w:val="442A291A"/>
    <w:rsid w:val="44E239A6"/>
    <w:rsid w:val="45499BBF"/>
    <w:rsid w:val="47211619"/>
    <w:rsid w:val="47DBA729"/>
    <w:rsid w:val="4942A951"/>
    <w:rsid w:val="4B5A6401"/>
    <w:rsid w:val="4D319F8A"/>
    <w:rsid w:val="4EDEAD66"/>
    <w:rsid w:val="4F16D064"/>
    <w:rsid w:val="50FE5538"/>
    <w:rsid w:val="52EDE0E8"/>
    <w:rsid w:val="52F098B1"/>
    <w:rsid w:val="564A1AB7"/>
    <w:rsid w:val="59FF4C6D"/>
    <w:rsid w:val="5ABB5121"/>
    <w:rsid w:val="5B4F4059"/>
    <w:rsid w:val="5E530843"/>
    <w:rsid w:val="5EA8023C"/>
    <w:rsid w:val="5EBA285F"/>
    <w:rsid w:val="5EC8ABEE"/>
    <w:rsid w:val="5F8E1E4F"/>
    <w:rsid w:val="62DAE9A7"/>
    <w:rsid w:val="6394F92E"/>
    <w:rsid w:val="64BF6377"/>
    <w:rsid w:val="65B51642"/>
    <w:rsid w:val="66AD7E31"/>
    <w:rsid w:val="6801CAD0"/>
    <w:rsid w:val="6834E790"/>
    <w:rsid w:val="68FFFEA4"/>
    <w:rsid w:val="6BDC867B"/>
    <w:rsid w:val="6DEBA6F7"/>
    <w:rsid w:val="7038E3F9"/>
    <w:rsid w:val="71CBD7FF"/>
    <w:rsid w:val="7313A551"/>
    <w:rsid w:val="74FC2D8A"/>
    <w:rsid w:val="75063ADE"/>
    <w:rsid w:val="770A4DEA"/>
    <w:rsid w:val="7B486BB1"/>
    <w:rsid w:val="7D10FFC5"/>
    <w:rsid w:val="7DDAD4F0"/>
    <w:rsid w:val="7E797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D20008"/>
  <w15:chartTrackingRefBased/>
  <w15:docId w15:val="{2376A0CD-BDC2-4FDD-ABEB-5F8ADCF75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1502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3,cap Char Char2,Caption Char1 Char Char1,cap Char Char1 Char1,Caption Char Char1 Char Char1,cap Char2 Char1,题注 Char1,180-Table-Caption Char1,Caption Char2 Char1,Caption Char Char Char Char1,Caption Char Char1 Char2,fig and tbl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Light" w:hAnsi="@Yu Gothic UI 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TAC">
    <w:name w:val="TAC"/>
    <w:basedOn w:val="TAL"/>
    <w:link w:val="TACChar"/>
    <w:qFormat/>
    <w:rsid w:val="00F8502E"/>
    <w:pPr>
      <w:jc w:val="center"/>
    </w:pPr>
  </w:style>
  <w:style w:type="character" w:customStyle="1" w:styleId="TACChar">
    <w:name w:val="TAC Char"/>
    <w:link w:val="TAC"/>
    <w:qFormat/>
    <w:rsid w:val="00F8502E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LCar">
    <w:name w:val="TAL Car"/>
    <w:link w:val="TAL"/>
    <w:qFormat/>
    <w:locked/>
    <w:rsid w:val="00F8502E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F8502E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F8502E"/>
    <w:rPr>
      <w:b/>
    </w:rPr>
  </w:style>
  <w:style w:type="character" w:customStyle="1" w:styleId="TAHCar">
    <w:name w:val="TAH Car"/>
    <w:link w:val="TAH"/>
    <w:qFormat/>
    <w:rsid w:val="00F8502E"/>
    <w:rPr>
      <w:rFonts w:ascii="Arial" w:eastAsia="Times New Roman" w:hAnsi="Arial"/>
      <w:b/>
      <w:sz w:val="18"/>
    </w:rPr>
  </w:style>
  <w:style w:type="character" w:customStyle="1" w:styleId="normaltextrun">
    <w:name w:val="normaltextrun"/>
    <w:basedOn w:val="DefaultParagraphFont"/>
    <w:rsid w:val="008E009B"/>
  </w:style>
  <w:style w:type="character" w:customStyle="1" w:styleId="eop">
    <w:name w:val="eop"/>
    <w:basedOn w:val="DefaultParagraphFont"/>
    <w:rsid w:val="008E009B"/>
  </w:style>
  <w:style w:type="paragraph" w:customStyle="1" w:styleId="paragraph">
    <w:name w:val="paragraph"/>
    <w:basedOn w:val="Normal"/>
    <w:rsid w:val="008E009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r-FR" w:eastAsia="fr-FR"/>
    </w:rPr>
  </w:style>
  <w:style w:type="paragraph" w:styleId="Header">
    <w:name w:val="header"/>
    <w:basedOn w:val="Normal"/>
    <w:link w:val="HeaderChar"/>
    <w:uiPriority w:val="99"/>
    <w:semiHidden/>
    <w:unhideWhenUsed/>
    <w:rsid w:val="00C166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166A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C166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166AA"/>
    <w:rPr>
      <w:rFonts w:ascii="Times New Roman" w:hAnsi="Times New Roman"/>
      <w:sz w:val="20"/>
    </w:rPr>
  </w:style>
  <w:style w:type="paragraph" w:customStyle="1" w:styleId="xmsonormal">
    <w:name w:val="x_msonormal"/>
    <w:basedOn w:val="Normal"/>
    <w:rsid w:val="00E528D4"/>
    <w:pPr>
      <w:spacing w:after="0" w:line="240" w:lineRule="auto"/>
    </w:pPr>
    <w:rPr>
      <w:rFonts w:ascii="Calibri" w:hAnsi="Calibri" w:cs="Calibri"/>
      <w:sz w:val="22"/>
      <w:lang w:val="en-GB" w:eastAsia="en-GB"/>
    </w:rPr>
  </w:style>
  <w:style w:type="paragraph" w:styleId="Revision">
    <w:name w:val="Revision"/>
    <w:hidden/>
    <w:uiPriority w:val="99"/>
    <w:semiHidden/>
    <w:rsid w:val="00CF35DE"/>
    <w:pPr>
      <w:spacing w:after="0" w:line="240" w:lineRule="auto"/>
    </w:pPr>
    <w:rPr>
      <w:rFonts w:ascii="Times New Roman" w:hAnsi="Times New Roman"/>
      <w:sz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B9336B"/>
    <w:rPr>
      <w:color w:val="954F72" w:themeColor="followedHyperlink"/>
      <w:u w:val="singl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rsid w:val="00C13E7F"/>
    <w:rPr>
      <w:rFonts w:ascii="Times New Roman" w:hAnsi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2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2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3193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9634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09046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359535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6874">
          <w:marLeft w:val="26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76405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5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129294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3297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31261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5059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046892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77060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2822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8052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7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7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5G%20Radio%20-%20RAN4%205G%20Documents\RAN4%20106bis%20e-meeting\!TDoc%20templates\3GPP_Paper_Template_RAN4_%23106bis-e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RBI5PAMIO524-1616901215-321</_dlc_DocId>
    <HideFromDelve xmlns="71c5aaf6-e6ce-465b-b873-5148d2a4c105">false</HideFromDelve>
    <_dlc_DocIdUrl xmlns="71c5aaf6-e6ce-465b-b873-5148d2a4c105">
      <Url>https://nokia.sharepoint.com/sites/gxp/_layouts/15/DocIdRedir.aspx?ID=RBI5PAMIO524-1616901215-321</Url>
      <Description>RBI5PAMIO524-1616901215-321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D562B6CE-D74C-45A8-9DEF-F284A76365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F5E014-EA47-4628-9B83-A4090456C4F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3GPP_Paper_Template_RAN4_#106bis-e_Dimitri</Template>
  <TotalTime>3927</TotalTime>
  <Pages>2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Hamilton (Nokia)</dc:creator>
  <cp:keywords>3GPP;RAN4</cp:keywords>
  <dc:description/>
  <cp:lastModifiedBy>Nokia</cp:lastModifiedBy>
  <cp:revision>51</cp:revision>
  <dcterms:created xsi:type="dcterms:W3CDTF">2023-09-19T07:54:00Z</dcterms:created>
  <dcterms:modified xsi:type="dcterms:W3CDTF">2024-02-16T16:58:00Z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312a4d45-0e59-4980-a18c-c212f85a068d</vt:lpwstr>
  </property>
  <property fmtid="{D5CDD505-2E9C-101B-9397-08002B2CF9AE}" pid="11" name="MediaServiceImageTags">
    <vt:lpwstr/>
  </property>
</Properties>
</file>